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854510" w14:textId="3AD4915E" w:rsidR="004D25D9" w:rsidRDefault="004D25D9" w:rsidP="005C404E">
      <w:pPr>
        <w:pStyle w:val="Titre1"/>
      </w:pPr>
      <w:r>
        <w:t>Windows</w:t>
      </w:r>
    </w:p>
    <w:p w14:paraId="5B864981" w14:textId="30D7D275" w:rsidR="001F2BF8" w:rsidRDefault="004D25D9" w:rsidP="004D25D9">
      <w:r>
        <w:t xml:space="preserve">Windows est le système d’exploitation développé par </w:t>
      </w:r>
      <w:r w:rsidR="00DF0525">
        <w:t xml:space="preserve">la </w:t>
      </w:r>
      <w:r w:rsidR="00C10E30">
        <w:t xml:space="preserve">société </w:t>
      </w:r>
      <w:r w:rsidR="00DF0525">
        <w:t>Microsoft</w:t>
      </w:r>
      <w:r w:rsidR="00C10E30">
        <w:t xml:space="preserve">. </w:t>
      </w:r>
      <w:r w:rsidR="00673C24">
        <w:t xml:space="preserve">Il </w:t>
      </w:r>
      <w:r w:rsidR="00626542">
        <w:t>s’agit d’un ensemble de programmes permettant d</w:t>
      </w:r>
      <w:r w:rsidR="00C910B0">
        <w:t>’exploiter et gérer</w:t>
      </w:r>
      <w:r w:rsidR="00987F1F">
        <w:t xml:space="preserve">, </w:t>
      </w:r>
      <w:r w:rsidR="00861362">
        <w:t>les ressources matérielles et logicielles de son ordinateur</w:t>
      </w:r>
      <w:r w:rsidR="00716151">
        <w:t xml:space="preserve"> via </w:t>
      </w:r>
      <w:r w:rsidR="001F2BF8">
        <w:t>une interface graphique et fenêtrée.</w:t>
      </w:r>
    </w:p>
    <w:p w14:paraId="7426B8C7" w14:textId="1D0AF23A" w:rsidR="00EA507C" w:rsidRDefault="00A02019" w:rsidP="004D25D9">
      <w:r>
        <w:t>La version en cours</w:t>
      </w:r>
      <w:r w:rsidR="00987F1F">
        <w:t xml:space="preserve"> est Windows 10.</w:t>
      </w:r>
    </w:p>
    <w:p w14:paraId="5AF8FCE6" w14:textId="77777777" w:rsidR="00A02019" w:rsidRPr="004D25D9" w:rsidRDefault="00A02019" w:rsidP="004D25D9"/>
    <w:p w14:paraId="10C8C2A8" w14:textId="37B5EE57" w:rsidR="00A84E3E" w:rsidRDefault="00A84E3E" w:rsidP="005C404E">
      <w:pPr>
        <w:pStyle w:val="Titre1"/>
      </w:pPr>
      <w:r>
        <w:t>Le Bureau Windows</w:t>
      </w:r>
    </w:p>
    <w:p w14:paraId="2CFA8D2C" w14:textId="77777777" w:rsidR="00C90F5C" w:rsidRDefault="00C90F5C" w:rsidP="00C90F5C">
      <w:r>
        <w:t xml:space="preserve">Le Bureau est </w:t>
      </w:r>
      <w:r w:rsidRPr="00C90F5C">
        <w:rPr>
          <w:b/>
        </w:rPr>
        <w:t xml:space="preserve">la zone d’écran principale </w:t>
      </w:r>
      <w:r>
        <w:t xml:space="preserve">qui s’affiche une fois que vous avez allumé l’ordinateur et ouvert une session Windows. Tout comme la surface d’un vrai bureau, cette zone sert de </w:t>
      </w:r>
      <w:r w:rsidRPr="00C90F5C">
        <w:rPr>
          <w:b/>
        </w:rPr>
        <w:t>plan de travail</w:t>
      </w:r>
      <w:r>
        <w:t xml:space="preserve">. Lorsque vous ouvrez des programmes ou des dossiers, ceux-ci s’affichent sur le Bureau. Vous pouvez également </w:t>
      </w:r>
      <w:r w:rsidRPr="00C90F5C">
        <w:rPr>
          <w:b/>
        </w:rPr>
        <w:t xml:space="preserve">placer des éléments </w:t>
      </w:r>
      <w:r>
        <w:t xml:space="preserve">sur le Bureau, tels que des </w:t>
      </w:r>
      <w:r w:rsidRPr="00C90F5C">
        <w:rPr>
          <w:b/>
        </w:rPr>
        <w:t xml:space="preserve">fichiers </w:t>
      </w:r>
      <w:r>
        <w:t xml:space="preserve">ou des </w:t>
      </w:r>
      <w:r w:rsidRPr="00C90F5C">
        <w:rPr>
          <w:b/>
        </w:rPr>
        <w:t>dossiers</w:t>
      </w:r>
      <w:r>
        <w:t xml:space="preserve">, et les </w:t>
      </w:r>
      <w:r w:rsidRPr="00C90F5C">
        <w:rPr>
          <w:b/>
        </w:rPr>
        <w:t xml:space="preserve">organiser </w:t>
      </w:r>
      <w:r>
        <w:t>selon vos préférences.</w:t>
      </w:r>
    </w:p>
    <w:p w14:paraId="2918312E" w14:textId="6438C2EA" w:rsidR="00C90F5C" w:rsidRDefault="00C90F5C" w:rsidP="00C90F5C">
      <w:r>
        <w:t xml:space="preserve">La définition du Bureau recouvre parfois une zone plus étendue pour inclure </w:t>
      </w:r>
      <w:r w:rsidRPr="00C90F5C">
        <w:rPr>
          <w:b/>
        </w:rPr>
        <w:t>la barre des tâches</w:t>
      </w:r>
      <w:r>
        <w:t xml:space="preserve">. La barre des tâches se trouve dans la partie inférieure de l’écran. Elle affiche les programmes en cours d’exécution et vous permet de basculer de l’un à l’autre. Elle comporte également </w:t>
      </w:r>
      <w:r w:rsidRPr="00C90F5C">
        <w:rPr>
          <w:b/>
        </w:rPr>
        <w:t>le bouton Démarrer</w:t>
      </w:r>
      <w:r>
        <w:rPr>
          <w:b/>
        </w:rPr>
        <w:t xml:space="preserve"> (5)</w:t>
      </w:r>
      <w:r>
        <w:t>, qui peut être utilisé pour accéder à certains programmes, dossiers et paramètres de l’ordinateur.</w:t>
      </w:r>
      <w:sdt>
        <w:sdtPr>
          <w:id w:val="314074782"/>
          <w:citation/>
        </w:sdtPr>
        <w:sdtEndPr/>
        <w:sdtContent>
          <w:r>
            <w:fldChar w:fldCharType="begin"/>
          </w:r>
          <w:r>
            <w:instrText xml:space="preserve"> CITATION Mic16 \l 1036 </w:instrText>
          </w:r>
          <w:r>
            <w:fldChar w:fldCharType="separate"/>
          </w:r>
          <w:r>
            <w:rPr>
              <w:noProof/>
            </w:rPr>
            <w:t xml:space="preserve"> (Microsoft, 2016)</w:t>
          </w:r>
          <w:r>
            <w:fldChar w:fldCharType="end"/>
          </w:r>
        </w:sdtContent>
      </w:sdt>
    </w:p>
    <w:p w14:paraId="10C8C2AA" w14:textId="5ECABB1E" w:rsidR="005E7666" w:rsidRDefault="005E7666" w:rsidP="005E7666">
      <w:pPr>
        <w:keepNext/>
        <w:jc w:val="center"/>
      </w:pPr>
    </w:p>
    <w:p w14:paraId="22E72225" w14:textId="10E42FE3" w:rsidR="00984BCD" w:rsidRDefault="004C5833" w:rsidP="00B012D7">
      <w:pPr>
        <w:pStyle w:val="Paragraphedeliste"/>
        <w:numPr>
          <w:ilvl w:val="0"/>
          <w:numId w:val="56"/>
        </w:numPr>
        <w:rPr>
          <w:rFonts w:ascii="Courier New" w:hAnsi="Courier New" w:cs="Courier New"/>
          <w:i/>
          <w:iCs/>
          <w:noProof/>
          <w:lang w:eastAsia="fr-FR"/>
        </w:rPr>
      </w:pPr>
      <w:r w:rsidRPr="00B012D7">
        <w:rPr>
          <w:rFonts w:ascii="Courier New" w:hAnsi="Courier New" w:cs="Courier New"/>
          <w:i/>
          <w:iCs/>
          <w:noProof/>
          <w:lang w:eastAsia="fr-FR"/>
        </w:rPr>
        <w:t>Insérer ici image_01</w:t>
      </w:r>
    </w:p>
    <w:p w14:paraId="668BD75F" w14:textId="75F36770" w:rsidR="00B012D7" w:rsidRPr="00B012D7" w:rsidRDefault="00B012D7" w:rsidP="00B012D7">
      <w:pPr>
        <w:pStyle w:val="Paragraphedeliste"/>
        <w:numPr>
          <w:ilvl w:val="0"/>
          <w:numId w:val="56"/>
        </w:numPr>
        <w:rPr>
          <w:rFonts w:ascii="Courier New" w:hAnsi="Courier New" w:cs="Courier New"/>
          <w:i/>
          <w:iCs/>
          <w:noProof/>
          <w:lang w:eastAsia="fr-FR"/>
        </w:rPr>
      </w:pPr>
      <w:r>
        <w:rPr>
          <w:rFonts w:ascii="Courier New" w:hAnsi="Courier New" w:cs="Courier New"/>
          <w:i/>
          <w:iCs/>
          <w:noProof/>
          <w:lang w:eastAsia="fr-FR"/>
        </w:rPr>
        <w:t>Insérer la légende au-dessous :</w:t>
      </w:r>
      <w:r>
        <w:rPr>
          <w:rFonts w:ascii="Courier New" w:hAnsi="Courier New" w:cs="Courier New"/>
          <w:i/>
          <w:iCs/>
          <w:noProof/>
          <w:lang w:eastAsia="fr-FR"/>
        </w:rPr>
        <w:br/>
      </w:r>
      <w:r w:rsidRPr="00B012D7">
        <w:rPr>
          <w:rFonts w:ascii="Courier New" w:hAnsi="Courier New" w:cs="Courier New"/>
          <w:i/>
          <w:iCs/>
          <w:noProof/>
          <w:lang w:eastAsia="fr-FR"/>
        </w:rPr>
        <w:t>FIGURE 1 : LE BUREAU WINDOWS, PORTE D'ENTREE DU SYSTEME, ESPACE DE TRAVAIL</w:t>
      </w:r>
    </w:p>
    <w:p w14:paraId="7086D36E" w14:textId="77777777" w:rsidR="00984BCD" w:rsidRDefault="00984BCD" w:rsidP="005E7666">
      <w:pPr>
        <w:keepNext/>
        <w:jc w:val="center"/>
      </w:pPr>
    </w:p>
    <w:p w14:paraId="26C54925" w14:textId="77777777" w:rsidR="00984BCD" w:rsidRDefault="00984BCD" w:rsidP="005E7666">
      <w:pPr>
        <w:keepNext/>
        <w:jc w:val="center"/>
      </w:pPr>
    </w:p>
    <w:p w14:paraId="10C8C2AC" w14:textId="0C9ED3F2" w:rsidR="00A84E3E" w:rsidRDefault="00C90F5C" w:rsidP="00A84E3E">
      <w:r>
        <w:t>Sur le bureau o</w:t>
      </w:r>
      <w:r w:rsidR="0091420B">
        <w:t>n trouve :</w:t>
      </w:r>
    </w:p>
    <w:p w14:paraId="10C8C2AD" w14:textId="77777777" w:rsidR="005E7666" w:rsidRDefault="005E7666" w:rsidP="009D5496">
      <w:pPr>
        <w:pStyle w:val="Paragraphedeliste"/>
        <w:numPr>
          <w:ilvl w:val="0"/>
          <w:numId w:val="4"/>
        </w:numPr>
      </w:pPr>
      <w:r>
        <w:t>Une corbeille</w:t>
      </w:r>
      <w:r w:rsidR="00076F41">
        <w:t xml:space="preserve"> (1)</w:t>
      </w:r>
    </w:p>
    <w:p w14:paraId="10C8C2AE" w14:textId="77777777" w:rsidR="0091420B" w:rsidRDefault="0091420B" w:rsidP="009D5496">
      <w:pPr>
        <w:pStyle w:val="Paragraphedeliste"/>
        <w:numPr>
          <w:ilvl w:val="0"/>
          <w:numId w:val="4"/>
        </w:numPr>
      </w:pPr>
      <w:r>
        <w:t xml:space="preserve">Des </w:t>
      </w:r>
      <w:r w:rsidR="004E67FD">
        <w:t>icônes</w:t>
      </w:r>
      <w:r w:rsidR="00076F41">
        <w:t xml:space="preserve"> (2)</w:t>
      </w:r>
    </w:p>
    <w:p w14:paraId="10C8C2B0" w14:textId="564DF6C0" w:rsidR="00C03B0E" w:rsidRDefault="00C90F5C" w:rsidP="009D5496">
      <w:pPr>
        <w:pStyle w:val="Paragraphedeliste"/>
        <w:numPr>
          <w:ilvl w:val="0"/>
          <w:numId w:val="5"/>
        </w:numPr>
      </w:pPr>
      <w:r>
        <w:t>Plan de travail avec u</w:t>
      </w:r>
      <w:r w:rsidR="007C18EA">
        <w:t>ne image d’arrière-plan</w:t>
      </w:r>
      <w:r w:rsidR="00C03B0E">
        <w:t> : modifiable à souhait</w:t>
      </w:r>
      <w:r w:rsidR="00076F41">
        <w:t xml:space="preserve"> (</w:t>
      </w:r>
      <w:r w:rsidR="004E67FD">
        <w:t>3</w:t>
      </w:r>
      <w:r w:rsidR="00076F41">
        <w:t>)</w:t>
      </w:r>
    </w:p>
    <w:p w14:paraId="10C8C2B1" w14:textId="77777777" w:rsidR="00C03B0E" w:rsidRDefault="00C03B0E" w:rsidP="009D5496">
      <w:pPr>
        <w:pStyle w:val="Paragraphedeliste"/>
        <w:numPr>
          <w:ilvl w:val="0"/>
          <w:numId w:val="5"/>
        </w:numPr>
      </w:pPr>
      <w:r>
        <w:t>Une barre des tâches</w:t>
      </w:r>
      <w:r w:rsidR="00076F41">
        <w:t xml:space="preserve"> (</w:t>
      </w:r>
      <w:r w:rsidR="004E67FD">
        <w:t>4</w:t>
      </w:r>
      <w:r w:rsidR="00076F41">
        <w:t>)</w:t>
      </w:r>
    </w:p>
    <w:p w14:paraId="006D3EFA" w14:textId="3981C2BD" w:rsidR="007C18EA" w:rsidRDefault="007C18EA" w:rsidP="007C18EA">
      <w:pPr>
        <w:pStyle w:val="Paragraphedeliste"/>
        <w:numPr>
          <w:ilvl w:val="1"/>
          <w:numId w:val="5"/>
        </w:numPr>
      </w:pPr>
      <w:r>
        <w:t>Le Menu Démarrer (5)</w:t>
      </w:r>
    </w:p>
    <w:p w14:paraId="10C8C2B2" w14:textId="71CBDA23" w:rsidR="00F4049C" w:rsidRDefault="007C18EA" w:rsidP="00457B2B">
      <w:pPr>
        <w:pStyle w:val="Paragraphedeliste"/>
        <w:numPr>
          <w:ilvl w:val="1"/>
          <w:numId w:val="5"/>
        </w:numPr>
      </w:pPr>
      <w:r>
        <w:t>Une zone de notification (6)</w:t>
      </w:r>
      <w:r w:rsidR="00F4049C">
        <w:br w:type="page"/>
      </w:r>
    </w:p>
    <w:p w14:paraId="10C8C2B3" w14:textId="77777777" w:rsidR="005C404E" w:rsidRPr="00880BC1" w:rsidRDefault="005C404E" w:rsidP="00FA46C9">
      <w:pPr>
        <w:pStyle w:val="Titre2"/>
      </w:pPr>
      <w:r w:rsidRPr="00880BC1">
        <w:lastRenderedPageBreak/>
        <w:t xml:space="preserve">La Barre </w:t>
      </w:r>
      <w:r w:rsidRPr="007E4336">
        <w:t>des</w:t>
      </w:r>
      <w:r w:rsidRPr="00880BC1">
        <w:t xml:space="preserve"> tâches</w:t>
      </w:r>
    </w:p>
    <w:p w14:paraId="10C8C2B4" w14:textId="116BF2BC" w:rsidR="00BC04B5" w:rsidRDefault="00BE7763" w:rsidP="005C404E">
      <w:r>
        <w:t xml:space="preserve">La barre des tâches est </w:t>
      </w:r>
      <w:r w:rsidR="007D2323">
        <w:t>la</w:t>
      </w:r>
      <w:r>
        <w:t xml:space="preserve"> barre </w:t>
      </w:r>
      <w:r w:rsidR="007D2323">
        <w:t xml:space="preserve">horizontale </w:t>
      </w:r>
      <w:r>
        <w:t xml:space="preserve">qui se trouve très souvent en bas </w:t>
      </w:r>
      <w:r w:rsidR="007D2323">
        <w:t>de l’écran</w:t>
      </w:r>
      <w:r>
        <w:t>.</w:t>
      </w:r>
    </w:p>
    <w:p w14:paraId="5A1B101C" w14:textId="77777777" w:rsidR="00AD5481" w:rsidRDefault="00AD5481" w:rsidP="005C404E"/>
    <w:p w14:paraId="482E2BB5" w14:textId="62EAFC1D" w:rsidR="00942C97" w:rsidRPr="0009573B" w:rsidRDefault="0009573B" w:rsidP="005C404E">
      <w:pPr>
        <w:rPr>
          <w:rFonts w:ascii="Courier New" w:hAnsi="Courier New" w:cs="Courier New"/>
          <w:i/>
          <w:iCs/>
        </w:rPr>
      </w:pPr>
      <w:r w:rsidRPr="0009573B">
        <w:rPr>
          <w:rFonts w:ascii="Courier New" w:hAnsi="Courier New" w:cs="Courier New"/>
          <w:i/>
          <w:iCs/>
          <w:noProof/>
          <w:lang w:eastAsia="fr-FR"/>
        </w:rPr>
        <w:t>Insérer ici image_02</w:t>
      </w:r>
    </w:p>
    <w:p w14:paraId="10C8C2B9" w14:textId="0F43638F" w:rsidR="005C404E" w:rsidRDefault="007D2323" w:rsidP="005C404E">
      <w:r>
        <w:t>La barre des tâches</w:t>
      </w:r>
      <w:r w:rsidR="00F4049C">
        <w:t xml:space="preserve"> remplit plusieurs fonctions parmi lesquelles :</w:t>
      </w:r>
    </w:p>
    <w:p w14:paraId="10C8C2BA" w14:textId="46B26057" w:rsidR="00BE7763" w:rsidRDefault="007D2323" w:rsidP="009469FF">
      <w:pPr>
        <w:pStyle w:val="Paragraphedeliste"/>
        <w:numPr>
          <w:ilvl w:val="0"/>
          <w:numId w:val="45"/>
        </w:numPr>
      </w:pPr>
      <w:r>
        <w:t>Donne accès au menu Démarrer</w:t>
      </w:r>
    </w:p>
    <w:p w14:paraId="10C8C2BC" w14:textId="7C8145B2" w:rsidR="00F4049C" w:rsidRDefault="00BE7763" w:rsidP="009469FF">
      <w:pPr>
        <w:pStyle w:val="Paragraphedeliste"/>
        <w:numPr>
          <w:ilvl w:val="0"/>
          <w:numId w:val="45"/>
        </w:numPr>
      </w:pPr>
      <w:r>
        <w:t>Permet d’é</w:t>
      </w:r>
      <w:r w:rsidR="006F3250">
        <w:t xml:space="preserve">pingler les applications </w:t>
      </w:r>
      <w:r>
        <w:t xml:space="preserve">pour y accéder plus </w:t>
      </w:r>
      <w:r w:rsidR="007D2323">
        <w:t>facilement</w:t>
      </w:r>
      <w:r w:rsidR="007D2323" w:rsidRPr="007D2323">
        <w:t xml:space="preserve"> </w:t>
      </w:r>
    </w:p>
    <w:p w14:paraId="0D5023A4" w14:textId="72EDD57D" w:rsidR="007D2323" w:rsidRDefault="007D2323" w:rsidP="009469FF">
      <w:pPr>
        <w:pStyle w:val="Paragraphedeliste"/>
        <w:numPr>
          <w:ilvl w:val="0"/>
          <w:numId w:val="45"/>
        </w:numPr>
      </w:pPr>
      <w:r>
        <w:t>Affiche les programmes et fichier</w:t>
      </w:r>
      <w:r w:rsidR="007D5DB2">
        <w:t>s</w:t>
      </w:r>
      <w:r>
        <w:t xml:space="preserve"> ouvert</w:t>
      </w:r>
      <w:r w:rsidR="007D5DB2">
        <w:t>s</w:t>
      </w:r>
      <w:r>
        <w:t xml:space="preserve"> et permet de basculer de l’un à l’autre</w:t>
      </w:r>
    </w:p>
    <w:p w14:paraId="67B350E5" w14:textId="21DC3578" w:rsidR="00457B2B" w:rsidRDefault="00BE7763" w:rsidP="009469FF">
      <w:pPr>
        <w:pStyle w:val="Paragraphedeliste"/>
        <w:numPr>
          <w:ilvl w:val="0"/>
          <w:numId w:val="45"/>
        </w:numPr>
      </w:pPr>
      <w:r>
        <w:t>Af</w:t>
      </w:r>
      <w:r w:rsidR="00942C97">
        <w:t>fiche la zone de notification</w:t>
      </w:r>
    </w:p>
    <w:p w14:paraId="32F5FC48" w14:textId="27A480D2" w:rsidR="00942C97" w:rsidRDefault="00942C97" w:rsidP="009469FF">
      <w:pPr>
        <w:pStyle w:val="Paragraphedeliste"/>
        <w:numPr>
          <w:ilvl w:val="0"/>
          <w:numId w:val="45"/>
        </w:numPr>
      </w:pPr>
      <w:r>
        <w:t>Affiche ou masque le bureau</w:t>
      </w:r>
    </w:p>
    <w:p w14:paraId="6F5A2FB0" w14:textId="77777777" w:rsidR="00FA09B7" w:rsidRPr="00685C9B" w:rsidRDefault="00FA09B7" w:rsidP="00FA09B7">
      <w:pPr>
        <w:pStyle w:val="Titre3"/>
      </w:pPr>
      <w:r w:rsidRPr="00685C9B">
        <w:t>Conserver le suivi des fenêtres</w:t>
      </w:r>
    </w:p>
    <w:p w14:paraId="71E453D1" w14:textId="22A4553F" w:rsidR="00FA09B7" w:rsidRDefault="00FA09B7" w:rsidP="005C5BB1">
      <w:pPr>
        <w:spacing w:after="120"/>
      </w:pPr>
      <w:r w:rsidRPr="00685C9B">
        <w:t>Si vous ouvrez plusieurs programmes ou fichiers en même temps, les fenêtres ouvertes peuvent très vite commencer à s’empiler sur le Bureau. Étant donné que souvent les fenêtres se superposent ou occupent tout l’écran, il est parfois difficile de voir ce qui se trouve en dessous ou de se rappeler quels programmes ont déjà été ouverts.</w:t>
      </w:r>
      <w:r w:rsidR="0009573B">
        <w:t xml:space="preserve"> </w:t>
      </w:r>
    </w:p>
    <w:p w14:paraId="24E69E98" w14:textId="77777777" w:rsidR="00AD5481" w:rsidRDefault="00AD5481" w:rsidP="005C5BB1">
      <w:pPr>
        <w:spacing w:after="120"/>
      </w:pPr>
    </w:p>
    <w:p w14:paraId="5E1ACA13" w14:textId="4B8E54EF" w:rsidR="0009573B" w:rsidRPr="004218BC" w:rsidRDefault="0009573B" w:rsidP="004218BC">
      <w:pPr>
        <w:pStyle w:val="Paragraphedeliste"/>
        <w:numPr>
          <w:ilvl w:val="0"/>
          <w:numId w:val="55"/>
        </w:numPr>
        <w:rPr>
          <w:rFonts w:ascii="Courier New" w:hAnsi="Courier New" w:cs="Courier New"/>
          <w:i/>
          <w:iCs/>
          <w:noProof/>
          <w:lang w:eastAsia="fr-FR"/>
        </w:rPr>
      </w:pPr>
      <w:r w:rsidRPr="004218BC">
        <w:rPr>
          <w:rFonts w:ascii="Courier New" w:hAnsi="Courier New" w:cs="Courier New"/>
          <w:i/>
          <w:iCs/>
          <w:noProof/>
          <w:lang w:eastAsia="fr-FR"/>
        </w:rPr>
        <w:t xml:space="preserve">Insérer ici image_03 </w:t>
      </w:r>
      <w:r w:rsidR="0005479F" w:rsidRPr="004218BC">
        <w:rPr>
          <w:rFonts w:ascii="Courier New" w:hAnsi="Courier New" w:cs="Courier New"/>
          <w:i/>
          <w:iCs/>
          <w:noProof/>
          <w:lang w:eastAsia="fr-FR"/>
        </w:rPr>
        <w:t xml:space="preserve">puis habiller </w:t>
      </w:r>
      <w:r w:rsidR="00164DE3" w:rsidRPr="004218BC">
        <w:rPr>
          <w:rFonts w:ascii="Courier New" w:hAnsi="Courier New" w:cs="Courier New"/>
          <w:i/>
          <w:iCs/>
          <w:noProof/>
          <w:lang w:eastAsia="fr-FR"/>
        </w:rPr>
        <w:t xml:space="preserve">le texte </w:t>
      </w:r>
      <w:r w:rsidR="00892278" w:rsidRPr="004218BC">
        <w:rPr>
          <w:rFonts w:ascii="Courier New" w:hAnsi="Courier New" w:cs="Courier New"/>
          <w:i/>
          <w:iCs/>
          <w:noProof/>
          <w:lang w:eastAsia="fr-FR"/>
        </w:rPr>
        <w:t>Carré</w:t>
      </w:r>
      <w:r w:rsidR="00164DE3" w:rsidRPr="004218BC">
        <w:rPr>
          <w:rFonts w:ascii="Courier New" w:hAnsi="Courier New" w:cs="Courier New"/>
          <w:i/>
          <w:iCs/>
          <w:noProof/>
          <w:lang w:eastAsia="fr-FR"/>
        </w:rPr>
        <w:t xml:space="preserve"> ou E</w:t>
      </w:r>
      <w:r w:rsidR="004218BC" w:rsidRPr="004218BC">
        <w:rPr>
          <w:rFonts w:ascii="Courier New" w:hAnsi="Courier New" w:cs="Courier New"/>
          <w:i/>
          <w:iCs/>
          <w:noProof/>
          <w:lang w:eastAsia="fr-FR"/>
        </w:rPr>
        <w:t>n</w:t>
      </w:r>
      <w:r w:rsidR="00164DE3" w:rsidRPr="004218BC">
        <w:rPr>
          <w:rFonts w:ascii="Courier New" w:hAnsi="Courier New" w:cs="Courier New"/>
          <w:i/>
          <w:iCs/>
          <w:noProof/>
          <w:lang w:eastAsia="fr-FR"/>
        </w:rPr>
        <w:t>cadré</w:t>
      </w:r>
    </w:p>
    <w:p w14:paraId="4B1B5BAB" w14:textId="6700EB87" w:rsidR="004218BC" w:rsidRPr="004218BC" w:rsidRDefault="004218BC" w:rsidP="004218BC">
      <w:pPr>
        <w:pStyle w:val="Paragraphedeliste"/>
        <w:numPr>
          <w:ilvl w:val="0"/>
          <w:numId w:val="55"/>
        </w:numPr>
        <w:rPr>
          <w:rFonts w:ascii="Courier New" w:hAnsi="Courier New" w:cs="Courier New"/>
          <w:i/>
          <w:iCs/>
          <w:noProof/>
          <w:lang w:eastAsia="fr-FR"/>
        </w:rPr>
      </w:pPr>
      <w:r w:rsidRPr="004218BC">
        <w:rPr>
          <w:rFonts w:ascii="Courier New" w:hAnsi="Courier New" w:cs="Courier New"/>
          <w:i/>
          <w:iCs/>
          <w:noProof/>
          <w:lang w:eastAsia="fr-FR"/>
        </w:rPr>
        <w:t xml:space="preserve">Insérer sous l’image la légende : </w:t>
      </w:r>
      <w:r w:rsidRPr="004218BC">
        <w:rPr>
          <w:rFonts w:ascii="Courier New" w:hAnsi="Courier New" w:cs="Courier New"/>
          <w:i/>
          <w:iCs/>
          <w:noProof/>
          <w:lang w:eastAsia="fr-FR"/>
        </w:rPr>
        <w:br/>
        <w:t>Figure 2 : Chaque programme a son propre bouton sur la barre des tâches</w:t>
      </w:r>
    </w:p>
    <w:p w14:paraId="5F7073E2" w14:textId="7F72ACC0" w:rsidR="00FA09B7" w:rsidRPr="00685C9B" w:rsidRDefault="00FA09B7" w:rsidP="00FA09B7">
      <w:r w:rsidRPr="00685C9B">
        <w:t xml:space="preserve">C’est là que la barre des tâches s’avère utile. </w:t>
      </w:r>
      <w:r w:rsidRPr="008B79A6">
        <w:rPr>
          <w:b/>
        </w:rPr>
        <w:t>Lorsque vous ouvrez un programme, un dossier ou un fichier</w:t>
      </w:r>
      <w:r w:rsidRPr="00685C9B">
        <w:t xml:space="preserve">, </w:t>
      </w:r>
      <w:r w:rsidRPr="008B79A6">
        <w:rPr>
          <w:b/>
        </w:rPr>
        <w:t>Windows crée un bouton correspondant sur la barre des tâches</w:t>
      </w:r>
      <w:r w:rsidRPr="00685C9B">
        <w:t>. Ce bouton est une icône qui représente le programme ouvert. Dans l’image ci-</w:t>
      </w:r>
      <w:r>
        <w:t>contre</w:t>
      </w:r>
      <w:r w:rsidRPr="00685C9B">
        <w:t>, deux programmes sont ouverts, Calculatrice et Démineur, et chacun comporte son propre bouton sur la barre des tâches.</w:t>
      </w:r>
    </w:p>
    <w:p w14:paraId="7B9CDCF0" w14:textId="5736232C" w:rsidR="001443C1" w:rsidRDefault="00FA09B7" w:rsidP="00FA09B7">
      <w:r w:rsidRPr="00685C9B">
        <w:t xml:space="preserve">Notez que le bouton de la barre des tâches pour le programme Démineur apparaît en </w:t>
      </w:r>
      <w:r w:rsidRPr="008B79A6">
        <w:rPr>
          <w:b/>
        </w:rPr>
        <w:t>surbrillance</w:t>
      </w:r>
      <w:r w:rsidRPr="00685C9B">
        <w:t xml:space="preserve">. Cela indique que le Démineur est </w:t>
      </w:r>
      <w:r w:rsidRPr="008B79A6">
        <w:rPr>
          <w:b/>
        </w:rPr>
        <w:t>la fenêtre active</w:t>
      </w:r>
      <w:r w:rsidRPr="00685C9B">
        <w:t xml:space="preserve">, ce qui signifie qu’elle se trouve </w:t>
      </w:r>
      <w:r w:rsidRPr="008B79A6">
        <w:rPr>
          <w:b/>
        </w:rPr>
        <w:t>au-dessus des autres fenêtres</w:t>
      </w:r>
      <w:r w:rsidRPr="00685C9B">
        <w:t xml:space="preserve"> ouvertes et que </w:t>
      </w:r>
      <w:r w:rsidRPr="008B79A6">
        <w:rPr>
          <w:b/>
        </w:rPr>
        <w:t>vous pouvez interagir</w:t>
      </w:r>
      <w:r w:rsidRPr="00685C9B">
        <w:t xml:space="preserve"> avec.</w:t>
      </w:r>
    </w:p>
    <w:p w14:paraId="5A5A2A3E" w14:textId="77777777" w:rsidR="001443C1" w:rsidRDefault="001443C1">
      <w:r>
        <w:br w:type="page"/>
      </w:r>
    </w:p>
    <w:p w14:paraId="3A6D1CDA" w14:textId="71B571EF" w:rsidR="001443C1" w:rsidRDefault="001443C1" w:rsidP="001443C1">
      <w:pPr>
        <w:pStyle w:val="Titre3"/>
      </w:pPr>
      <w:r>
        <w:lastRenderedPageBreak/>
        <w:t>Basculer d’une fenêtre à une autre</w:t>
      </w:r>
    </w:p>
    <w:p w14:paraId="4BD4E603" w14:textId="7EA86565" w:rsidR="00FA09B7" w:rsidRPr="00685C9B" w:rsidRDefault="00FA09B7" w:rsidP="00FA09B7">
      <w:pPr>
        <w:spacing w:after="120" w:line="240" w:lineRule="auto"/>
      </w:pPr>
      <w:r w:rsidRPr="00685C9B">
        <w:t>Pour basculer vers une autre fenêtre, cliquez sur le bouton correspondant dans la barre des tâches. Dans cet exemple, lorsque vous cliquez sur le bouton Calculatrice, la fenêtre correspondante apparaît au premier plan.</w:t>
      </w:r>
    </w:p>
    <w:p w14:paraId="4188E0A0" w14:textId="77777777" w:rsidR="00FA09B7" w:rsidRDefault="00FA09B7" w:rsidP="00FA09B7">
      <w:pPr>
        <w:keepNext/>
      </w:pPr>
      <w:r w:rsidRPr="00685C9B">
        <w:rPr>
          <w:noProof/>
          <w:lang w:eastAsia="fr-FR"/>
        </w:rPr>
        <w:drawing>
          <wp:inline distT="0" distB="0" distL="0" distR="0" wp14:anchorId="290826BD" wp14:editId="38C2D749">
            <wp:extent cx="3402623" cy="2743460"/>
            <wp:effectExtent l="0" t="0" r="7620" b="0"/>
            <wp:docPr id="143" name="Image 143" descr="Image montrant la Calculatrice devant le jeu Démineur, avec le bouton de la barre des tâches de la Calculatrice mis en surbrill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 montrant la Calculatrice devant le jeu Démineur, avec le bouton de la barre des tâches de la Calculatrice mis en surbrillanc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12437" cy="2751373"/>
                    </a:xfrm>
                    <a:prstGeom prst="rect">
                      <a:avLst/>
                    </a:prstGeom>
                    <a:noFill/>
                    <a:ln>
                      <a:noFill/>
                    </a:ln>
                  </pic:spPr>
                </pic:pic>
              </a:graphicData>
            </a:graphic>
          </wp:inline>
        </w:drawing>
      </w:r>
    </w:p>
    <w:p w14:paraId="3B1E244E" w14:textId="77777777" w:rsidR="00FA09B7" w:rsidRDefault="00FA09B7" w:rsidP="00FA09B7">
      <w:pPr>
        <w:pStyle w:val="Lgende"/>
      </w:pPr>
      <w:r>
        <w:t xml:space="preserve">Figure </w:t>
      </w:r>
      <w:fldSimple w:instr=" SEQ Figure \* ARABIC ">
        <w:r w:rsidR="009469FF">
          <w:rPr>
            <w:noProof/>
          </w:rPr>
          <w:t>3</w:t>
        </w:r>
      </w:fldSimple>
      <w:r>
        <w:t xml:space="preserve"> : </w:t>
      </w:r>
      <w:r w:rsidRPr="00B03875">
        <w:t>Cliquez sur un bouton de la barre des tâches pour basculer vers cette fenêtre</w:t>
      </w:r>
    </w:p>
    <w:p w14:paraId="1DB541A9" w14:textId="33554ED1" w:rsidR="00FA09B7" w:rsidRDefault="00FA09B7" w:rsidP="00FA09B7">
      <w:r w:rsidRPr="00685C9B">
        <w:t>Toutefois, pour passer d’une fenêtre à une autre, d’autres mét</w:t>
      </w:r>
      <w:r w:rsidR="001443C1">
        <w:t>hodes sont également possibles.</w:t>
      </w:r>
      <w:r w:rsidR="00C669B5">
        <w:t xml:space="preserve"> </w:t>
      </w:r>
      <w:r w:rsidR="00C669B5">
        <w:br/>
      </w:r>
      <w:r w:rsidR="001443C1">
        <w:t>Vous pouvez par exemple utiliser le raccourci clavier : Alt + Tab</w:t>
      </w:r>
    </w:p>
    <w:p w14:paraId="7513CF3C" w14:textId="547E3BA2" w:rsidR="001443C1" w:rsidRDefault="001443C1" w:rsidP="001443C1">
      <w:pPr>
        <w:jc w:val="center"/>
      </w:pPr>
      <w:r>
        <w:rPr>
          <w:noProof/>
          <w:lang w:eastAsia="fr-FR"/>
        </w:rPr>
        <w:drawing>
          <wp:inline distT="0" distB="0" distL="0" distR="0" wp14:anchorId="1982E37D" wp14:editId="27C1E516">
            <wp:extent cx="1556385" cy="377825"/>
            <wp:effectExtent l="0" t="0" r="5715" b="3175"/>
            <wp:docPr id="139" name="Image 139" descr="C:\Users\DavidB\AppData\Local\Temp\SNAGHTMLedc5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avidB\AppData\Local\Temp\SNAGHTMLedc555.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56385" cy="377825"/>
                    </a:xfrm>
                    <a:prstGeom prst="rect">
                      <a:avLst/>
                    </a:prstGeom>
                    <a:noFill/>
                    <a:ln>
                      <a:noFill/>
                    </a:ln>
                  </pic:spPr>
                </pic:pic>
              </a:graphicData>
            </a:graphic>
          </wp:inline>
        </w:drawing>
      </w:r>
    </w:p>
    <w:p w14:paraId="4DA4BD0C" w14:textId="1996BEC6" w:rsidR="00FA09B7" w:rsidRPr="00685C9B" w:rsidRDefault="00FA09B7" w:rsidP="00FA09B7">
      <w:pPr>
        <w:pStyle w:val="Titre3"/>
      </w:pPr>
      <w:r w:rsidRPr="00685C9B">
        <w:t>Réduire et restaurer les fenêtres</w:t>
      </w:r>
    </w:p>
    <w:p w14:paraId="43F5483B" w14:textId="4721681A" w:rsidR="00FA09B7" w:rsidRPr="00685C9B" w:rsidRDefault="00FA09B7" w:rsidP="00FA09B7">
      <w:r w:rsidRPr="008B79A6">
        <w:rPr>
          <w:noProof/>
          <w:lang w:eastAsia="fr-FR"/>
        </w:rPr>
        <w:drawing>
          <wp:anchor distT="0" distB="0" distL="114300" distR="114300" simplePos="0" relativeHeight="251737600" behindDoc="0" locked="0" layoutInCell="1" allowOverlap="1" wp14:anchorId="795C6EE9" wp14:editId="1C8D11B1">
            <wp:simplePos x="0" y="0"/>
            <wp:positionH relativeFrom="page">
              <wp:posOffset>3912235</wp:posOffset>
            </wp:positionH>
            <wp:positionV relativeFrom="paragraph">
              <wp:posOffset>79375</wp:posOffset>
            </wp:positionV>
            <wp:extent cx="2885440" cy="2203450"/>
            <wp:effectExtent l="0" t="0" r="0" b="6350"/>
            <wp:wrapSquare wrapText="bothSides"/>
            <wp:docPr id="145" name="Image 145" descr="Image montrant la Calculatrice réduite sur la barre des tâch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montrant la Calculatrice réduite sur la barre des tâches"/>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85440" cy="22034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B79A6">
        <w:t>Lorsqu’</w:t>
      </w:r>
      <w:r w:rsidRPr="008B79A6">
        <w:rPr>
          <w:b/>
        </w:rPr>
        <w:t>une fenêtre est active</w:t>
      </w:r>
      <w:r w:rsidRPr="00685C9B">
        <w:t xml:space="preserve"> (</w:t>
      </w:r>
      <w:r w:rsidRPr="008B79A6">
        <w:rPr>
          <w:b/>
        </w:rPr>
        <w:t>son bouton</w:t>
      </w:r>
      <w:r w:rsidRPr="00685C9B">
        <w:t xml:space="preserve"> de la barre des tâches </w:t>
      </w:r>
      <w:r w:rsidRPr="008B79A6">
        <w:rPr>
          <w:b/>
        </w:rPr>
        <w:t>apparaît en surbrillance</w:t>
      </w:r>
      <w:r w:rsidRPr="00685C9B">
        <w:t xml:space="preserve">), le fait de cliquer sur le bouton correspondant dans la barre des tâches a pour effet de réduire la fenêtre. Ainsi, la fenêtre disparaît du Bureau. </w:t>
      </w:r>
      <w:r w:rsidRPr="008B79A6">
        <w:rPr>
          <w:b/>
        </w:rPr>
        <w:t>La réduction d’une fenêtre ne la ferme pas et ne supprime pas son contenu</w:t>
      </w:r>
      <w:r w:rsidRPr="00685C9B">
        <w:t> ; cela supprime la fenêtre de façon temporaire du Bureau.</w:t>
      </w:r>
    </w:p>
    <w:p w14:paraId="33E0D53A" w14:textId="28E9A002" w:rsidR="00FA09B7" w:rsidRPr="00685C9B" w:rsidRDefault="00FA09B7" w:rsidP="00FA09B7">
      <w:r w:rsidRPr="00685C9B">
        <w:t>Dans l’image ci-</w:t>
      </w:r>
      <w:r>
        <w:t>contre</w:t>
      </w:r>
      <w:r w:rsidRPr="00685C9B">
        <w:t>, la Calculatrice est réduite, mais pas fermée. Un bouton sur la barre des tâches indique qu’elle est encore ouverte.</w:t>
      </w:r>
    </w:p>
    <w:p w14:paraId="48277CBD" w14:textId="77777777" w:rsidR="00FA09B7" w:rsidRPr="00685C9B" w:rsidRDefault="00FA09B7" w:rsidP="00FA09B7">
      <w:r w:rsidRPr="00685C9B">
        <w:t>Le fait de réduire la Calculatrice laisse uniquement son bouton visible sur la barre des tâches</w:t>
      </w:r>
    </w:p>
    <w:p w14:paraId="2DE93F05" w14:textId="77777777" w:rsidR="00FA09B7" w:rsidRPr="00685C9B" w:rsidRDefault="00FA09B7" w:rsidP="00FA09B7">
      <w:r w:rsidRPr="00685C9B">
        <w:t>Vous pouvez également réduire une fenêtre en cliquant sur le bouton de réduction, dans le coin supérieur droit de la fenêtre.</w:t>
      </w:r>
    </w:p>
    <w:p w14:paraId="68236CEB" w14:textId="77777777" w:rsidR="00FA09B7" w:rsidRPr="00685C9B" w:rsidRDefault="00FA09B7" w:rsidP="00FA09B7">
      <w:r w:rsidRPr="00685C9B">
        <w:rPr>
          <w:noProof/>
          <w:lang w:eastAsia="fr-FR"/>
        </w:rPr>
        <w:drawing>
          <wp:inline distT="0" distB="0" distL="0" distR="0" wp14:anchorId="2F14E0CD" wp14:editId="4F00E9C5">
            <wp:extent cx="1398270" cy="580390"/>
            <wp:effectExtent l="0" t="0" r="0" b="0"/>
            <wp:docPr id="146" name="Image 146" descr="Image montrant le pointeur de la souris pointant sur le bouton Réduire d’une fenêt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montrant le pointeur de la souris pointant sur le bouton Réduire d’une fenêtr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98270" cy="580390"/>
                    </a:xfrm>
                    <a:prstGeom prst="rect">
                      <a:avLst/>
                    </a:prstGeom>
                    <a:noFill/>
                    <a:ln>
                      <a:noFill/>
                    </a:ln>
                  </pic:spPr>
                </pic:pic>
              </a:graphicData>
            </a:graphic>
          </wp:inline>
        </w:drawing>
      </w:r>
      <w:r w:rsidRPr="00685C9B">
        <w:t>Bouton Réduire (à gauche)</w:t>
      </w:r>
    </w:p>
    <w:p w14:paraId="204E97BE" w14:textId="6AEC8160" w:rsidR="00FA09B7" w:rsidRDefault="00FA09B7" w:rsidP="00FA09B7">
      <w:r w:rsidRPr="00685C9B">
        <w:lastRenderedPageBreak/>
        <w:t xml:space="preserve">Pour restaurer une fenêtre réduite (la faire de nouveau apparaître sur le Bureau), cliquez sur son bouton de la barre des tâches. </w:t>
      </w:r>
    </w:p>
    <w:p w14:paraId="3F8315DB" w14:textId="1E30F9CF" w:rsidR="00EF6AFA" w:rsidRDefault="00EF6AFA" w:rsidP="00EF6AFA">
      <w:pPr>
        <w:pStyle w:val="Titre3"/>
      </w:pPr>
      <w:r>
        <w:t xml:space="preserve">Afficher le bureau </w:t>
      </w:r>
      <w:r w:rsidR="009A6F23">
        <w:t>-Réduire</w:t>
      </w:r>
      <w:r>
        <w:t xml:space="preserve"> toutes les fenêtres</w:t>
      </w:r>
    </w:p>
    <w:p w14:paraId="2BA5AF02" w14:textId="633ECDF5" w:rsidR="00EF6AFA" w:rsidRDefault="00571B0D" w:rsidP="00FA09B7">
      <w:r>
        <w:rPr>
          <w:noProof/>
          <w:lang w:eastAsia="fr-FR"/>
        </w:rPr>
        <w:drawing>
          <wp:anchor distT="0" distB="0" distL="114300" distR="114300" simplePos="0" relativeHeight="251741696" behindDoc="0" locked="0" layoutInCell="1" allowOverlap="1" wp14:anchorId="17C4C19C" wp14:editId="3682450F">
            <wp:simplePos x="0" y="0"/>
            <wp:positionH relativeFrom="column">
              <wp:posOffset>3638453</wp:posOffset>
            </wp:positionH>
            <wp:positionV relativeFrom="paragraph">
              <wp:posOffset>79424</wp:posOffset>
            </wp:positionV>
            <wp:extent cx="1960880" cy="932180"/>
            <wp:effectExtent l="0" t="0" r="1270" b="1270"/>
            <wp:wrapSquare wrapText="bothSides"/>
            <wp:docPr id="140" name="Image 140" descr="C:\Users\DavidB\AppData\Local\Temp\SNAGHTMLf70aa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avidB\AppData\Local\Temp\SNAGHTMLf70aae.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60880" cy="932180"/>
                    </a:xfrm>
                    <a:prstGeom prst="rect">
                      <a:avLst/>
                    </a:prstGeom>
                    <a:noFill/>
                    <a:ln>
                      <a:noFill/>
                    </a:ln>
                  </pic:spPr>
                </pic:pic>
              </a:graphicData>
            </a:graphic>
            <wp14:sizeRelH relativeFrom="page">
              <wp14:pctWidth>0</wp14:pctWidth>
            </wp14:sizeRelH>
            <wp14:sizeRelV relativeFrom="page">
              <wp14:pctHeight>0</wp14:pctHeight>
            </wp14:sizeRelV>
          </wp:anchor>
        </w:drawing>
      </w:r>
      <w:r w:rsidR="00EF6AFA">
        <w:t>Lorsque plusieurs fenêtres s’empilent sur le bureau et que vous souhaitez les réduire toute</w:t>
      </w:r>
      <w:r>
        <w:t>s</w:t>
      </w:r>
      <w:r w:rsidR="00EF6AFA">
        <w:t xml:space="preserve"> pour </w:t>
      </w:r>
      <w:r>
        <w:t>n’</w:t>
      </w:r>
      <w:r w:rsidR="00EF6AFA">
        <w:t xml:space="preserve">afficher </w:t>
      </w:r>
      <w:r>
        <w:t>que</w:t>
      </w:r>
      <w:r w:rsidR="00EF6AFA">
        <w:t xml:space="preserve"> le bureau, cliquer sur </w:t>
      </w:r>
      <w:r w:rsidR="00EF6AFA" w:rsidRPr="00EF6AFA">
        <w:rPr>
          <w:b/>
        </w:rPr>
        <w:t>le bouton Afficher bureau</w:t>
      </w:r>
      <w:r w:rsidR="00EF6AFA">
        <w:rPr>
          <w:b/>
        </w:rPr>
        <w:t xml:space="preserve">. </w:t>
      </w:r>
      <w:r w:rsidR="00EF6AFA">
        <w:t xml:space="preserve">Il se trouve </w:t>
      </w:r>
      <w:r w:rsidR="00EF6AFA" w:rsidRPr="00EF6AFA">
        <w:rPr>
          <w:b/>
        </w:rPr>
        <w:t>à l’extrême droite de la barre des tâches</w:t>
      </w:r>
      <w:r w:rsidR="00EF6AFA">
        <w:t>.</w:t>
      </w:r>
    </w:p>
    <w:p w14:paraId="24308426" w14:textId="56EBAD77" w:rsidR="00EF6AFA" w:rsidRPr="00685C9B" w:rsidRDefault="00090A69" w:rsidP="00FA09B7">
      <w:r>
        <w:t>Un second clic restaure toutes les fenêtres.</w:t>
      </w:r>
    </w:p>
    <w:p w14:paraId="0220204E" w14:textId="77777777" w:rsidR="00FA09B7" w:rsidRPr="00685C9B" w:rsidRDefault="00FA09B7" w:rsidP="00FA09B7">
      <w:pPr>
        <w:pStyle w:val="Titre3"/>
      </w:pPr>
      <w:r w:rsidRPr="00685C9B">
        <w:t>Afficher des aperçus des fenêtres ouvertes</w:t>
      </w:r>
    </w:p>
    <w:p w14:paraId="2584005E" w14:textId="77777777" w:rsidR="00FA09B7" w:rsidRDefault="00FA09B7" w:rsidP="00FA09B7">
      <w:r w:rsidRPr="00685C9B">
        <w:t xml:space="preserve">Lorsque vous </w:t>
      </w:r>
      <w:r w:rsidRPr="008B79A6">
        <w:rPr>
          <w:b/>
        </w:rPr>
        <w:t>déplacez le pointeur</w:t>
      </w:r>
      <w:r w:rsidRPr="00685C9B">
        <w:t xml:space="preserve"> de la souris </w:t>
      </w:r>
      <w:r w:rsidRPr="008B79A6">
        <w:rPr>
          <w:b/>
        </w:rPr>
        <w:t>sur un bouton de la barre des tâches</w:t>
      </w:r>
      <w:r w:rsidRPr="00685C9B">
        <w:t xml:space="preserve">, une petite image apparaît et affiche </w:t>
      </w:r>
      <w:r w:rsidRPr="008B79A6">
        <w:rPr>
          <w:b/>
        </w:rPr>
        <w:t>une version miniature de la fen</w:t>
      </w:r>
      <w:r w:rsidRPr="00685C9B">
        <w:t xml:space="preserve">être correspondante. Cet </w:t>
      </w:r>
      <w:r w:rsidRPr="008B79A6">
        <w:rPr>
          <w:b/>
        </w:rPr>
        <w:t>aperçu</w:t>
      </w:r>
      <w:r w:rsidRPr="00685C9B">
        <w:t xml:space="preserve">, également </w:t>
      </w:r>
      <w:r w:rsidRPr="008B79A6">
        <w:rPr>
          <w:b/>
        </w:rPr>
        <w:t>appelé miniature</w:t>
      </w:r>
      <w:r w:rsidRPr="00685C9B">
        <w:t>, est particulièrement utile. Par ailleurs, si l’une de vos fenêtres comporte une vidéo ou une animation, celle-ci sera lue dans l’aperçu.</w:t>
      </w:r>
    </w:p>
    <w:p w14:paraId="623660A1" w14:textId="77777777" w:rsidR="008B79A6" w:rsidRDefault="008B79A6" w:rsidP="008B79A6">
      <w:pPr>
        <w:keepNext/>
      </w:pPr>
      <w:r>
        <w:rPr>
          <w:noProof/>
          <w:lang w:eastAsia="fr-FR"/>
        </w:rPr>
        <w:drawing>
          <wp:inline distT="0" distB="0" distL="0" distR="0" wp14:anchorId="06565ED2" wp14:editId="3A804015">
            <wp:extent cx="2961905" cy="2380952"/>
            <wp:effectExtent l="0" t="0" r="0" b="635"/>
            <wp:docPr id="148" name="Imag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61905" cy="2380952"/>
                    </a:xfrm>
                    <a:prstGeom prst="rect">
                      <a:avLst/>
                    </a:prstGeom>
                  </pic:spPr>
                </pic:pic>
              </a:graphicData>
            </a:graphic>
          </wp:inline>
        </w:drawing>
      </w:r>
    </w:p>
    <w:p w14:paraId="70A978C9" w14:textId="7D10D54B" w:rsidR="00FA09B7" w:rsidRPr="00685C9B" w:rsidRDefault="008B79A6" w:rsidP="008B79A6">
      <w:pPr>
        <w:pStyle w:val="Lgende"/>
      </w:pPr>
      <w:r>
        <w:t xml:space="preserve">Figure </w:t>
      </w:r>
      <w:fldSimple w:instr=" SEQ Figure \* ARABIC ">
        <w:r w:rsidR="009469FF">
          <w:rPr>
            <w:noProof/>
          </w:rPr>
          <w:t>4</w:t>
        </w:r>
      </w:fldSimple>
      <w:r>
        <w:t xml:space="preserve"> : En pointant avec la souris le bouton Calculatrice un aperçu s'affiche à l'écran</w:t>
      </w:r>
    </w:p>
    <w:p w14:paraId="58D52B38" w14:textId="410E5739" w:rsidR="00FA09B7" w:rsidRPr="00FA09B7" w:rsidRDefault="00FA09B7" w:rsidP="00FA09B7">
      <w:pPr>
        <w:pStyle w:val="Remarque"/>
      </w:pPr>
      <w:r w:rsidRPr="00FA09B7">
        <w:t>Remarque : Vous pouvez afficher les miniatures uniquement si Aero peut s’exécuter sur votre ordinateur et que vous exécutez un thème Windows 7.</w:t>
      </w:r>
    </w:p>
    <w:p w14:paraId="178C26DA" w14:textId="77777777" w:rsidR="008B79A6" w:rsidRDefault="008B79A6">
      <w:r>
        <w:br w:type="page"/>
      </w:r>
    </w:p>
    <w:p w14:paraId="7E7B9D20" w14:textId="688AA0E3" w:rsidR="000F6CA1" w:rsidRDefault="000F6CA1" w:rsidP="000F6CA1">
      <w:pPr>
        <w:pStyle w:val="Titre3"/>
      </w:pPr>
      <w:r>
        <w:lastRenderedPageBreak/>
        <w:t>Repérer les tâches en cours d’exécution depuis la barre des tâche</w:t>
      </w:r>
      <w:r w:rsidR="0086373C">
        <w:t>s</w:t>
      </w:r>
    </w:p>
    <w:p w14:paraId="77C616E7" w14:textId="742064CC" w:rsidR="000F6CA1" w:rsidRDefault="000F6CA1" w:rsidP="000F6CA1">
      <w:r>
        <w:t>Windows est un système multitâche. Ce qui signifie que plusieurs programmes peuvent être exécutés en même temps, plusieurs fichiers ou dossiers peuvent être ouverts en même temps.</w:t>
      </w:r>
    </w:p>
    <w:p w14:paraId="51526E82" w14:textId="4C8C089F" w:rsidR="000F6CA1" w:rsidRDefault="000F6CA1" w:rsidP="000F6CA1">
      <w:r>
        <w:t xml:space="preserve">Toutes tâches en cours d’exécution apparaissent </w:t>
      </w:r>
    </w:p>
    <w:p w14:paraId="453A9985" w14:textId="5B165C9A" w:rsidR="000F6CA1" w:rsidRDefault="000F6CA1" w:rsidP="009469FF">
      <w:pPr>
        <w:pStyle w:val="Paragraphedeliste"/>
        <w:numPr>
          <w:ilvl w:val="0"/>
          <w:numId w:val="46"/>
        </w:numPr>
      </w:pPr>
      <w:r>
        <w:t>Légèrement en surbrillances sous Windows 7</w:t>
      </w:r>
    </w:p>
    <w:p w14:paraId="365D07A1" w14:textId="78503522" w:rsidR="000F6CA1" w:rsidRDefault="000F6CA1" w:rsidP="009469FF">
      <w:pPr>
        <w:pStyle w:val="Paragraphedeliste"/>
        <w:numPr>
          <w:ilvl w:val="0"/>
          <w:numId w:val="46"/>
        </w:numPr>
      </w:pPr>
      <w:r>
        <w:t>Soulignées d’un trait bleu sous Windows 10</w:t>
      </w:r>
    </w:p>
    <w:p w14:paraId="350B58B8" w14:textId="44C994EC" w:rsidR="00C00F88" w:rsidRDefault="00C00F88" w:rsidP="00C00F88">
      <w:r>
        <w:t xml:space="preserve">Dans les deux illustrations suivantes, seules l’explorateur est en </w:t>
      </w:r>
      <w:r w:rsidR="00667483">
        <w:t>cours</w:t>
      </w:r>
      <w:r>
        <w:t xml:space="preserve"> d’exécution.</w:t>
      </w:r>
    </w:p>
    <w:tbl>
      <w:tblPr>
        <w:tblStyle w:val="Grilledutableau"/>
        <w:tblW w:w="0" w:type="auto"/>
        <w:tblLook w:val="04A0" w:firstRow="1" w:lastRow="0" w:firstColumn="1" w:lastColumn="0" w:noHBand="0" w:noVBand="1"/>
      </w:tblPr>
      <w:tblGrid>
        <w:gridCol w:w="4531"/>
        <w:gridCol w:w="4531"/>
      </w:tblGrid>
      <w:tr w:rsidR="00C00F88" w:rsidRPr="00C00F88" w14:paraId="0B8998BD" w14:textId="77777777" w:rsidTr="00C00F88">
        <w:tc>
          <w:tcPr>
            <w:tcW w:w="4531" w:type="dxa"/>
            <w:shd w:val="clear" w:color="auto" w:fill="FFCC66"/>
          </w:tcPr>
          <w:p w14:paraId="7DCBAEFF" w14:textId="6DC04B13" w:rsidR="00C00F88" w:rsidRPr="00C00F88" w:rsidRDefault="00C00F88" w:rsidP="00C00F88">
            <w:pPr>
              <w:jc w:val="center"/>
              <w:rPr>
                <w:b/>
              </w:rPr>
            </w:pPr>
            <w:r w:rsidRPr="00C00F88">
              <w:rPr>
                <w:b/>
              </w:rPr>
              <w:t>Sous Windows 7</w:t>
            </w:r>
          </w:p>
        </w:tc>
        <w:tc>
          <w:tcPr>
            <w:tcW w:w="4531" w:type="dxa"/>
            <w:shd w:val="clear" w:color="auto" w:fill="FFCC66"/>
          </w:tcPr>
          <w:p w14:paraId="0A0561E7" w14:textId="050D059A" w:rsidR="00C00F88" w:rsidRPr="00C00F88" w:rsidRDefault="00C00F88" w:rsidP="00C00F88">
            <w:pPr>
              <w:jc w:val="center"/>
              <w:rPr>
                <w:b/>
              </w:rPr>
            </w:pPr>
            <w:r w:rsidRPr="00C00F88">
              <w:rPr>
                <w:b/>
              </w:rPr>
              <w:t>Sous Windows 10</w:t>
            </w:r>
          </w:p>
        </w:tc>
      </w:tr>
      <w:tr w:rsidR="00C00F88" w14:paraId="677E278D" w14:textId="77777777" w:rsidTr="00C00F88">
        <w:tc>
          <w:tcPr>
            <w:tcW w:w="4531" w:type="dxa"/>
          </w:tcPr>
          <w:p w14:paraId="1E38CB25" w14:textId="77777777" w:rsidR="00C00F88" w:rsidRDefault="00C00F88" w:rsidP="00C00F88">
            <w:pPr>
              <w:jc w:val="center"/>
            </w:pPr>
            <w:r>
              <w:rPr>
                <w:noProof/>
                <w:lang w:eastAsia="fr-FR"/>
              </w:rPr>
              <w:drawing>
                <wp:inline distT="0" distB="0" distL="0" distR="0" wp14:anchorId="4EBDA2D3" wp14:editId="5C1C56FC">
                  <wp:extent cx="1257143" cy="380952"/>
                  <wp:effectExtent l="0" t="0" r="635" b="635"/>
                  <wp:docPr id="150" name="Imag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257143" cy="380952"/>
                          </a:xfrm>
                          <a:prstGeom prst="rect">
                            <a:avLst/>
                          </a:prstGeom>
                        </pic:spPr>
                      </pic:pic>
                    </a:graphicData>
                  </a:graphic>
                </wp:inline>
              </w:drawing>
            </w:r>
          </w:p>
          <w:p w14:paraId="38B53884" w14:textId="6F7D595B" w:rsidR="00C00F88" w:rsidRPr="00C00F88" w:rsidRDefault="00C00F88" w:rsidP="00C00F88">
            <w:pPr>
              <w:pStyle w:val="Lgende"/>
              <w:spacing w:before="120"/>
              <w:rPr>
                <w:u w:val="words"/>
              </w:rPr>
            </w:pPr>
            <w:r w:rsidRPr="005A3B88">
              <w:t>Figure 6 : L'explorateur de fichiers est en cours d’exécution</w:t>
            </w:r>
          </w:p>
        </w:tc>
        <w:tc>
          <w:tcPr>
            <w:tcW w:w="4531" w:type="dxa"/>
          </w:tcPr>
          <w:p w14:paraId="75D65085" w14:textId="77777777" w:rsidR="00C00F88" w:rsidRDefault="00C00F88" w:rsidP="00C00F88">
            <w:pPr>
              <w:keepNext/>
              <w:jc w:val="center"/>
            </w:pPr>
            <w:r w:rsidRPr="00BC04B5">
              <w:rPr>
                <w:noProof/>
                <w:lang w:eastAsia="fr-FR"/>
              </w:rPr>
              <w:drawing>
                <wp:inline distT="0" distB="0" distL="0" distR="0" wp14:anchorId="4ABDFEFB" wp14:editId="75EBAD96">
                  <wp:extent cx="1151382" cy="438912"/>
                  <wp:effectExtent l="19050" t="0" r="0" b="0"/>
                  <wp:docPr id="8"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srcRect l="10972" t="94919" r="80697"/>
                          <a:stretch>
                            <a:fillRect/>
                          </a:stretch>
                        </pic:blipFill>
                        <pic:spPr bwMode="auto">
                          <a:xfrm>
                            <a:off x="0" y="0"/>
                            <a:ext cx="1151382" cy="438912"/>
                          </a:xfrm>
                          <a:prstGeom prst="rect">
                            <a:avLst/>
                          </a:prstGeom>
                          <a:noFill/>
                          <a:ln w="9525">
                            <a:noFill/>
                            <a:miter lim="800000"/>
                            <a:headEnd/>
                            <a:tailEnd/>
                          </a:ln>
                        </pic:spPr>
                      </pic:pic>
                    </a:graphicData>
                  </a:graphic>
                </wp:inline>
              </w:drawing>
            </w:r>
          </w:p>
          <w:p w14:paraId="1B460017" w14:textId="5F1981EC" w:rsidR="00C00F88" w:rsidRDefault="00C00F88" w:rsidP="00C00F88">
            <w:pPr>
              <w:pStyle w:val="Lgende"/>
              <w:spacing w:before="120"/>
            </w:pPr>
            <w:r>
              <w:t xml:space="preserve">Figure </w:t>
            </w:r>
            <w:fldSimple w:instr=" SEQ Figure \* ARABIC ">
              <w:r w:rsidR="009469FF">
                <w:rPr>
                  <w:noProof/>
                </w:rPr>
                <w:t>5</w:t>
              </w:r>
            </w:fldSimple>
            <w:r>
              <w:t xml:space="preserve"> :</w:t>
            </w:r>
            <w:r w:rsidRPr="00E82296">
              <w:t xml:space="preserve"> L'explorateur de fichiers est en cours d’exécution</w:t>
            </w:r>
          </w:p>
        </w:tc>
      </w:tr>
    </w:tbl>
    <w:p w14:paraId="10C8C2BE" w14:textId="60A0C370" w:rsidR="006F3250" w:rsidRDefault="0027036C" w:rsidP="00C00F88">
      <w:pPr>
        <w:pStyle w:val="Titre3"/>
        <w:spacing w:before="360"/>
      </w:pPr>
      <w:r>
        <w:t xml:space="preserve">Repérer </w:t>
      </w:r>
      <w:r w:rsidR="00855ECA">
        <w:t>la fenêtre active</w:t>
      </w:r>
      <w:r>
        <w:t xml:space="preserve"> depuis la barre des tâches</w:t>
      </w:r>
    </w:p>
    <w:p w14:paraId="10C8C2BF" w14:textId="397E157E" w:rsidR="0027036C" w:rsidRDefault="00855ECA" w:rsidP="005C404E">
      <w:r>
        <w:t>Lorsque plusieurs programmes sont exécutés leur</w:t>
      </w:r>
      <w:r w:rsidR="00B803AD">
        <w:t>s</w:t>
      </w:r>
      <w:r>
        <w:t xml:space="preserve"> fenêtre</w:t>
      </w:r>
      <w:r w:rsidR="00B803AD">
        <w:t>s</w:t>
      </w:r>
      <w:r>
        <w:t xml:space="preserve"> </w:t>
      </w:r>
      <w:r w:rsidR="00B803AD">
        <w:t>s’empilent</w:t>
      </w:r>
      <w:r>
        <w:t xml:space="preserve"> à l’écran.</w:t>
      </w:r>
      <w:r w:rsidR="0053631E">
        <w:t xml:space="preserve"> </w:t>
      </w:r>
      <w:r w:rsidR="0053631E" w:rsidRPr="00B803AD">
        <w:rPr>
          <w:b/>
        </w:rPr>
        <w:t xml:space="preserve">La fenêtre active se trouve </w:t>
      </w:r>
      <w:r w:rsidR="00C00F88">
        <w:rPr>
          <w:b/>
        </w:rPr>
        <w:t xml:space="preserve">toujours </w:t>
      </w:r>
      <w:r w:rsidR="0053631E" w:rsidRPr="00B803AD">
        <w:rPr>
          <w:b/>
        </w:rPr>
        <w:t>au-dessus de toutes les autres</w:t>
      </w:r>
      <w:r w:rsidR="0053631E">
        <w:t xml:space="preserve">. </w:t>
      </w:r>
      <w:r w:rsidR="000F6CA1">
        <w:br/>
      </w:r>
      <w:r w:rsidR="00B803AD" w:rsidRPr="000F6CA1">
        <w:rPr>
          <w:b/>
        </w:rPr>
        <w:t>Dans la barre des tâches</w:t>
      </w:r>
      <w:r w:rsidR="00B803AD">
        <w:t xml:space="preserve">, </w:t>
      </w:r>
      <w:r w:rsidR="000F6CA1">
        <w:t>on reconna</w:t>
      </w:r>
      <w:r w:rsidR="00C00F88">
        <w:t>î</w:t>
      </w:r>
      <w:r w:rsidR="000F6CA1">
        <w:t xml:space="preserve">t la fenêtre active par </w:t>
      </w:r>
      <w:r w:rsidR="000F6CA1">
        <w:rPr>
          <w:b/>
        </w:rPr>
        <w:t xml:space="preserve">son bouton qui apparaît avec un effet de surbrillance plus accentué. </w:t>
      </w:r>
      <w:r w:rsidR="00B803AD">
        <w:br/>
        <w:t xml:space="preserve">Dans l’image suivante, trois programmes sont exécutés mais seule la fenêtre de la Calculatrice est active. </w:t>
      </w:r>
    </w:p>
    <w:p w14:paraId="690D4579" w14:textId="77777777" w:rsidR="00B803AD" w:rsidRDefault="00B803AD" w:rsidP="00B803AD">
      <w:pPr>
        <w:keepNext/>
      </w:pPr>
      <w:r>
        <w:rPr>
          <w:noProof/>
          <w:lang w:eastAsia="fr-FR"/>
        </w:rPr>
        <w:drawing>
          <wp:inline distT="0" distB="0" distL="0" distR="0" wp14:anchorId="7E31BFD5" wp14:editId="10C01452">
            <wp:extent cx="3202525" cy="2822331"/>
            <wp:effectExtent l="0" t="0" r="0" b="0"/>
            <wp:docPr id="149" name="Imag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206334" cy="2825687"/>
                    </a:xfrm>
                    <a:prstGeom prst="rect">
                      <a:avLst/>
                    </a:prstGeom>
                  </pic:spPr>
                </pic:pic>
              </a:graphicData>
            </a:graphic>
          </wp:inline>
        </w:drawing>
      </w:r>
    </w:p>
    <w:p w14:paraId="39F30C3D" w14:textId="4D04EDDE" w:rsidR="00B803AD" w:rsidRDefault="00B803AD" w:rsidP="00B803AD">
      <w:pPr>
        <w:pStyle w:val="Lgende"/>
      </w:pPr>
      <w:r>
        <w:t xml:space="preserve">Figure </w:t>
      </w:r>
      <w:fldSimple w:instr=" SEQ Figure \* ARABIC ">
        <w:r w:rsidR="009469FF">
          <w:rPr>
            <w:noProof/>
          </w:rPr>
          <w:t>6</w:t>
        </w:r>
      </w:fldSimple>
      <w:r>
        <w:t xml:space="preserve"> : La fenêtre de la calculatrice est placée au-dessus des autres fenêtres</w:t>
      </w:r>
    </w:p>
    <w:p w14:paraId="5B0BB1ED" w14:textId="481678C3" w:rsidR="00FA09B7" w:rsidRDefault="00FA09B7" w:rsidP="00606BB2"/>
    <w:p w14:paraId="26FFD026" w14:textId="0CB7CCEC" w:rsidR="00606BB2" w:rsidRPr="00541275" w:rsidRDefault="00606BB2" w:rsidP="00606BB2">
      <w:pPr>
        <w:rPr>
          <w:rFonts w:ascii="Courier New" w:hAnsi="Courier New" w:cs="Courier New"/>
          <w:color w:val="FF0000"/>
        </w:rPr>
      </w:pPr>
      <w:r w:rsidRPr="00541275">
        <w:rPr>
          <w:rFonts w:ascii="Courier New" w:hAnsi="Courier New" w:cs="Courier New"/>
          <w:color w:val="FF0000"/>
        </w:rPr>
        <w:t>Insérer ici le texte du fichier</w:t>
      </w:r>
      <w:r w:rsidR="00541275" w:rsidRPr="00541275">
        <w:rPr>
          <w:rFonts w:ascii="Courier New" w:hAnsi="Courier New" w:cs="Courier New"/>
          <w:color w:val="FF0000"/>
        </w:rPr>
        <w:t xml:space="preserve"> Zone_de_notification.docx</w:t>
      </w:r>
    </w:p>
    <w:p w14:paraId="3BF4D2CB" w14:textId="77777777" w:rsidR="009B5608" w:rsidRDefault="009B5608" w:rsidP="00091011">
      <w:pPr>
        <w:pStyle w:val="Titre2"/>
      </w:pPr>
    </w:p>
    <w:p w14:paraId="10C8C2C6" w14:textId="3DCEA74C" w:rsidR="0027036C" w:rsidRDefault="0059629B" w:rsidP="00091011">
      <w:pPr>
        <w:pStyle w:val="Titre2"/>
      </w:pPr>
      <w:r>
        <w:t>Personnaliser le Bureau Windows</w:t>
      </w:r>
    </w:p>
    <w:p w14:paraId="10C8C2C7" w14:textId="77777777" w:rsidR="0059629B" w:rsidRDefault="0059629B" w:rsidP="0027036C">
      <w:r>
        <w:t>Tout ou presque est personnalisable dans Windows, à commencer par son bureau.</w:t>
      </w:r>
      <w:r w:rsidR="00212D8F">
        <w:t xml:space="preserve"> Cette opportunité ne relève pas de l’accessoire et du futile. En tant qu’utilisateur, vous devez réunir tous les éléments qui vous garantissent un confort de travail.</w:t>
      </w:r>
    </w:p>
    <w:p w14:paraId="10C8C2C8" w14:textId="77777777" w:rsidR="0059629B" w:rsidRDefault="0059629B" w:rsidP="00880BC1">
      <w:pPr>
        <w:pStyle w:val="Titre3"/>
      </w:pPr>
      <w:r>
        <w:t>Changer une image d’arrière-plan</w:t>
      </w:r>
    </w:p>
    <w:p w14:paraId="10C8C2C9" w14:textId="77777777" w:rsidR="0059629B" w:rsidRDefault="00212D8F" w:rsidP="0027036C">
      <w:r>
        <w:t>Il est très simple de modifier l’image qui se trouve à l’arrière-plan.</w:t>
      </w:r>
    </w:p>
    <w:p w14:paraId="0F56F7EF" w14:textId="77777777" w:rsidR="00D56632" w:rsidRDefault="00D56632" w:rsidP="0027036C"/>
    <w:p w14:paraId="063E439D" w14:textId="154D128A" w:rsidR="00874667" w:rsidRPr="00541275" w:rsidRDefault="00874667" w:rsidP="00874667">
      <w:pPr>
        <w:rPr>
          <w:rFonts w:ascii="Courier New" w:hAnsi="Courier New" w:cs="Courier New"/>
          <w:color w:val="FF0000"/>
        </w:rPr>
      </w:pPr>
      <w:r w:rsidRPr="00541275">
        <w:rPr>
          <w:rFonts w:ascii="Courier New" w:hAnsi="Courier New" w:cs="Courier New"/>
          <w:color w:val="FF0000"/>
        </w:rPr>
        <w:t xml:space="preserve">Insérer ici le texte du fichier </w:t>
      </w:r>
      <w:r w:rsidR="00EC7E92">
        <w:rPr>
          <w:rFonts w:ascii="Courier New" w:hAnsi="Courier New" w:cs="Courier New"/>
          <w:color w:val="FF0000"/>
        </w:rPr>
        <w:t>R</w:t>
      </w:r>
      <w:r>
        <w:rPr>
          <w:rFonts w:ascii="Courier New" w:hAnsi="Courier New" w:cs="Courier New"/>
          <w:color w:val="FF0000"/>
        </w:rPr>
        <w:t>ésolution_</w:t>
      </w:r>
      <w:r w:rsidR="00D56632">
        <w:rPr>
          <w:rFonts w:ascii="Courier New" w:hAnsi="Courier New" w:cs="Courier New"/>
          <w:color w:val="FF0000"/>
        </w:rPr>
        <w:t>é</w:t>
      </w:r>
      <w:r>
        <w:rPr>
          <w:rFonts w:ascii="Courier New" w:hAnsi="Courier New" w:cs="Courier New"/>
          <w:color w:val="FF0000"/>
        </w:rPr>
        <w:t>cran</w:t>
      </w:r>
      <w:r w:rsidRPr="00541275">
        <w:rPr>
          <w:rFonts w:ascii="Courier New" w:hAnsi="Courier New" w:cs="Courier New"/>
          <w:color w:val="FF0000"/>
        </w:rPr>
        <w:t>.docx</w:t>
      </w:r>
    </w:p>
    <w:p w14:paraId="10C8C2E5" w14:textId="77777777" w:rsidR="00910936" w:rsidRDefault="00910936" w:rsidP="00880BC1">
      <w:pPr>
        <w:pStyle w:val="Titre3"/>
      </w:pPr>
      <w:r>
        <w:t>Modifier l’affichage des icônes</w:t>
      </w:r>
      <w:r w:rsidR="002700A9">
        <w:t xml:space="preserve"> sur le bureau</w:t>
      </w:r>
    </w:p>
    <w:p w14:paraId="10C8C2E6" w14:textId="6803930E" w:rsidR="00910936" w:rsidRDefault="00910936" w:rsidP="00E51834">
      <w:r>
        <w:t>Vous pouvez modifier la façon dont vos icônes sont disposé</w:t>
      </w:r>
      <w:r w:rsidR="00EB27DE">
        <w:t>e</w:t>
      </w:r>
      <w:r>
        <w:t>s sur le bureau. Vous pouvez également choisir la taille de ces icônes</w:t>
      </w:r>
      <w:r w:rsidR="00872123">
        <w:t>.</w:t>
      </w:r>
    </w:p>
    <w:p w14:paraId="10C8C2E7" w14:textId="77777777" w:rsidR="00872123" w:rsidRPr="006E6C57" w:rsidRDefault="00872123" w:rsidP="002F3B2B">
      <w:pPr>
        <w:pStyle w:val="Titre4"/>
      </w:pPr>
      <w:r w:rsidRPr="006E6C57">
        <w:t>Trier les icônes</w:t>
      </w:r>
    </w:p>
    <w:p w14:paraId="10C8C2E8" w14:textId="77777777" w:rsidR="00872123" w:rsidRDefault="00872123" w:rsidP="009469FF">
      <w:pPr>
        <w:pStyle w:val="Paragraphedeliste"/>
        <w:numPr>
          <w:ilvl w:val="0"/>
          <w:numId w:val="13"/>
        </w:numPr>
      </w:pPr>
      <w:r>
        <w:t>Faire un clic droit sur le bureau</w:t>
      </w:r>
    </w:p>
    <w:p w14:paraId="10C8C2E9" w14:textId="77777777" w:rsidR="00872123" w:rsidRDefault="00872123" w:rsidP="009469FF">
      <w:pPr>
        <w:pStyle w:val="Paragraphedeliste"/>
        <w:numPr>
          <w:ilvl w:val="0"/>
          <w:numId w:val="13"/>
        </w:numPr>
      </w:pPr>
      <w:r>
        <w:t>Dans le menu cliquer sur l’élément « Trier par »</w:t>
      </w:r>
    </w:p>
    <w:p w14:paraId="10C8C2EA" w14:textId="77777777" w:rsidR="00872123" w:rsidRDefault="00872123" w:rsidP="009469FF">
      <w:pPr>
        <w:pStyle w:val="Paragraphedeliste"/>
        <w:numPr>
          <w:ilvl w:val="0"/>
          <w:numId w:val="13"/>
        </w:numPr>
      </w:pPr>
      <w:r>
        <w:t>Dans le sous-menu choisir une option de tri</w:t>
      </w:r>
    </w:p>
    <w:p w14:paraId="10C8C2EB" w14:textId="77777777" w:rsidR="00872123" w:rsidRPr="00880BC1" w:rsidRDefault="00872123" w:rsidP="002F3B2B">
      <w:pPr>
        <w:pStyle w:val="Titre4"/>
      </w:pPr>
      <w:r w:rsidRPr="00880BC1">
        <w:t>Modifier l’affichage des icônes</w:t>
      </w:r>
    </w:p>
    <w:p w14:paraId="10C8C2EC" w14:textId="77777777" w:rsidR="00872123" w:rsidRDefault="00872123" w:rsidP="009469FF">
      <w:pPr>
        <w:pStyle w:val="Paragraphedeliste"/>
        <w:numPr>
          <w:ilvl w:val="0"/>
          <w:numId w:val="14"/>
        </w:numPr>
      </w:pPr>
      <w:r>
        <w:t>Effectuer un clic droit sur le bureau</w:t>
      </w:r>
    </w:p>
    <w:p w14:paraId="10C8C2ED" w14:textId="77777777" w:rsidR="00872123" w:rsidRDefault="00872123" w:rsidP="009469FF">
      <w:pPr>
        <w:pStyle w:val="Paragraphedeliste"/>
        <w:numPr>
          <w:ilvl w:val="0"/>
          <w:numId w:val="14"/>
        </w:numPr>
      </w:pPr>
      <w:r>
        <w:t>Dans le menu cliquer sur « Affichage »</w:t>
      </w:r>
    </w:p>
    <w:p w14:paraId="10C8C2EE" w14:textId="77777777" w:rsidR="00872123" w:rsidRPr="00E51834" w:rsidRDefault="00872123" w:rsidP="009469FF">
      <w:pPr>
        <w:pStyle w:val="Paragraphedeliste"/>
        <w:numPr>
          <w:ilvl w:val="0"/>
          <w:numId w:val="14"/>
        </w:numPr>
      </w:pPr>
      <w:r>
        <w:t>Dans le sous-menu choisir une option d’affichage</w:t>
      </w:r>
    </w:p>
    <w:p w14:paraId="10C8C2EF" w14:textId="77777777" w:rsidR="005C404E" w:rsidRDefault="005C404E" w:rsidP="006E6C57">
      <w:pPr>
        <w:pStyle w:val="Titre3"/>
      </w:pPr>
      <w:r>
        <w:t>Déplacer la barre des tâches</w:t>
      </w:r>
    </w:p>
    <w:p w14:paraId="10C8C2F0" w14:textId="77777777" w:rsidR="005C404E" w:rsidRDefault="005C404E" w:rsidP="005C404E">
      <w:r>
        <w:t>La barre des tâches se trouve généralement en bas du Bureau, mais vous pouvez également la déplacer vers les côtés ou le haut du Bureau. Pour pouvoir déplacer la barre des tâches, vous devez la déverrouiller.</w:t>
      </w:r>
    </w:p>
    <w:p w14:paraId="10C8C2F1" w14:textId="77777777" w:rsidR="005C404E" w:rsidRDefault="005C404E" w:rsidP="002F3B2B">
      <w:pPr>
        <w:pStyle w:val="Titre4"/>
      </w:pPr>
      <w:r>
        <w:t>Pour déverrouiller la barre des tâches</w:t>
      </w:r>
    </w:p>
    <w:p w14:paraId="10C8C2F2" w14:textId="77777777" w:rsidR="005C404E" w:rsidRDefault="005C404E" w:rsidP="009D5496">
      <w:pPr>
        <w:pStyle w:val="Paragraphedeliste"/>
        <w:numPr>
          <w:ilvl w:val="0"/>
          <w:numId w:val="3"/>
        </w:numPr>
      </w:pPr>
      <w:proofErr w:type="gramStart"/>
      <w:r>
        <w:t>Effectuez  cliquez</w:t>
      </w:r>
      <w:proofErr w:type="gramEnd"/>
      <w:r>
        <w:t xml:space="preserve"> avec le bouton droit sur un espace vide de la barre des tâches.</w:t>
      </w:r>
      <w:r>
        <w:br/>
        <w:t>(Avec un écran tactile faire un appui prolongé sur la barre)</w:t>
      </w:r>
    </w:p>
    <w:p w14:paraId="10C8C2F3" w14:textId="77777777" w:rsidR="005C404E" w:rsidRDefault="005C404E" w:rsidP="009D5496">
      <w:pPr>
        <w:pStyle w:val="Paragraphedeliste"/>
        <w:numPr>
          <w:ilvl w:val="0"/>
          <w:numId w:val="2"/>
        </w:numPr>
      </w:pPr>
      <w:r>
        <w:t xml:space="preserve">Si une coche apparaît en regard de l’option Verrouiller la barre des tâches, appuyez ou cliquez pour désactiver le verrouillage. </w:t>
      </w:r>
    </w:p>
    <w:p w14:paraId="10C8C2F4" w14:textId="77777777" w:rsidR="005C404E" w:rsidRDefault="005C404E" w:rsidP="002F3B2B">
      <w:pPr>
        <w:pStyle w:val="Titre4"/>
      </w:pPr>
      <w:r>
        <w:t>Pour déplacer la barre des tâches</w:t>
      </w:r>
    </w:p>
    <w:p w14:paraId="10C8C2F5" w14:textId="77777777" w:rsidR="005C404E" w:rsidRDefault="005C404E" w:rsidP="005C404E">
      <w:r>
        <w:t>Requiert que le verrouillage ait été désactivé au préalable</w:t>
      </w:r>
    </w:p>
    <w:p w14:paraId="10C8C2F6" w14:textId="77777777" w:rsidR="005C404E" w:rsidRDefault="005C404E" w:rsidP="005C404E">
      <w:r>
        <w:t xml:space="preserve">Appuyez ou cliquez sur un espace vide dans la barre des tâches, puis faites-la glisser vers l’un des quatre bords du Bureau. Quand la barre des tâches se trouve à l’emplacement souhaité, déposez-la. </w:t>
      </w:r>
    </w:p>
    <w:p w14:paraId="10C8C2F7" w14:textId="77777777" w:rsidR="005C404E" w:rsidRDefault="005C404E" w:rsidP="005C404E">
      <w:r>
        <w:t>Remarques</w:t>
      </w:r>
    </w:p>
    <w:p w14:paraId="10C8C2F8" w14:textId="77777777" w:rsidR="005C404E" w:rsidRDefault="005C404E" w:rsidP="009D5496">
      <w:pPr>
        <w:pStyle w:val="Paragraphedeliste"/>
        <w:numPr>
          <w:ilvl w:val="0"/>
          <w:numId w:val="1"/>
        </w:numPr>
      </w:pPr>
      <w:r>
        <w:t xml:space="preserve">Pour verrouiller la barre des tâches, effectuez un appui prolongé (écran tactile) ou cliquez avec le bouton droit sur un espace vide de la barre des tâches, puis appuyez ou cliquez sur Verrouiller la barre des tâches pour faire apparaître la coche. </w:t>
      </w:r>
    </w:p>
    <w:p w14:paraId="10C8C2F9" w14:textId="77777777" w:rsidR="00CD16C1" w:rsidRDefault="005C404E" w:rsidP="009D5496">
      <w:pPr>
        <w:pStyle w:val="Paragraphedeliste"/>
        <w:numPr>
          <w:ilvl w:val="0"/>
          <w:numId w:val="1"/>
        </w:numPr>
      </w:pPr>
      <w:r>
        <w:t>Pour afficher la barre des tâches dans une application du Windows Store, déplacez le pointeur de la souris au-delà du bord de l’écran où se trouve la barre des tâches.</w:t>
      </w:r>
    </w:p>
    <w:p w14:paraId="51C4023A" w14:textId="1EC17630" w:rsidR="00C72F46" w:rsidRDefault="00C72F46" w:rsidP="00C72F46">
      <w:pPr>
        <w:pStyle w:val="Titre1"/>
      </w:pPr>
      <w:r>
        <w:lastRenderedPageBreak/>
        <w:t>Le menu Démarrer</w:t>
      </w:r>
    </w:p>
    <w:p w14:paraId="74A2A5D9" w14:textId="042815C6" w:rsidR="00C72F46" w:rsidRDefault="00C72F46" w:rsidP="00C72F46">
      <w:r>
        <w:t xml:space="preserve">A partir du menu Démarrer l’utilisateur peut accéder aux dossiers et outils </w:t>
      </w:r>
      <w:r w:rsidR="00F103D9">
        <w:t>système. Il</w:t>
      </w:r>
      <w:r>
        <w:t xml:space="preserve"> peut également lancer les programmes installés.</w:t>
      </w:r>
    </w:p>
    <w:tbl>
      <w:tblPr>
        <w:tblStyle w:val="Grilledutableau"/>
        <w:tblW w:w="0" w:type="auto"/>
        <w:tblLook w:val="04A0" w:firstRow="1" w:lastRow="0" w:firstColumn="1" w:lastColumn="0" w:noHBand="0" w:noVBand="1"/>
      </w:tblPr>
      <w:tblGrid>
        <w:gridCol w:w="4531"/>
        <w:gridCol w:w="4531"/>
      </w:tblGrid>
      <w:tr w:rsidR="007C18EA" w14:paraId="78B01691" w14:textId="77777777" w:rsidTr="007C18EA">
        <w:tc>
          <w:tcPr>
            <w:tcW w:w="4531" w:type="dxa"/>
          </w:tcPr>
          <w:p w14:paraId="5B30BE39" w14:textId="77777777" w:rsidR="007C18EA" w:rsidRDefault="007C18EA" w:rsidP="007C18EA">
            <w:pPr>
              <w:keepNext/>
            </w:pPr>
            <w:r>
              <w:rPr>
                <w:noProof/>
                <w:lang w:eastAsia="fr-FR"/>
              </w:rPr>
              <w:drawing>
                <wp:inline distT="0" distB="0" distL="0" distR="0" wp14:anchorId="195D1671" wp14:editId="2332AFF7">
                  <wp:extent cx="571429" cy="380952"/>
                  <wp:effectExtent l="0" t="0" r="635" b="635"/>
                  <wp:docPr id="117" name="Imag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1429" cy="380952"/>
                          </a:xfrm>
                          <a:prstGeom prst="rect">
                            <a:avLst/>
                          </a:prstGeom>
                        </pic:spPr>
                      </pic:pic>
                    </a:graphicData>
                  </a:graphic>
                </wp:inline>
              </w:drawing>
            </w:r>
          </w:p>
          <w:p w14:paraId="25727C8F" w14:textId="451D99E2" w:rsidR="007C18EA" w:rsidRDefault="007C18EA" w:rsidP="007C18EA">
            <w:pPr>
              <w:pStyle w:val="Lgende"/>
            </w:pPr>
            <w:r>
              <w:t xml:space="preserve">Figure </w:t>
            </w:r>
            <w:fldSimple w:instr=" SEQ Figure \* ARABIC ">
              <w:r w:rsidR="009469FF">
                <w:rPr>
                  <w:noProof/>
                </w:rPr>
                <w:t>12</w:t>
              </w:r>
            </w:fldSimple>
            <w:r>
              <w:t xml:space="preserve"> : le bouton Démarrer sou Windows 7</w:t>
            </w:r>
          </w:p>
        </w:tc>
        <w:tc>
          <w:tcPr>
            <w:tcW w:w="4531" w:type="dxa"/>
          </w:tcPr>
          <w:p w14:paraId="540BBEB4" w14:textId="77777777" w:rsidR="007C18EA" w:rsidRDefault="007C18EA" w:rsidP="007C18EA">
            <w:pPr>
              <w:keepNext/>
            </w:pPr>
            <w:r>
              <w:rPr>
                <w:noProof/>
                <w:lang w:eastAsia="fr-FR"/>
              </w:rPr>
              <w:drawing>
                <wp:inline distT="0" distB="0" distL="0" distR="0" wp14:anchorId="4B8D13B0" wp14:editId="7E39214C">
                  <wp:extent cx="457143" cy="380952"/>
                  <wp:effectExtent l="0" t="0" r="635" b="635"/>
                  <wp:docPr id="115" name="Imag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2016-02-27_13-33-10.png"/>
                          <pic:cNvPicPr/>
                        </pic:nvPicPr>
                        <pic:blipFill>
                          <a:blip r:embed="rId18">
                            <a:extLst>
                              <a:ext uri="{28A0092B-C50C-407E-A947-70E740481C1C}">
                                <a14:useLocalDpi xmlns:a14="http://schemas.microsoft.com/office/drawing/2010/main" val="0"/>
                              </a:ext>
                            </a:extLst>
                          </a:blip>
                          <a:stretch>
                            <a:fillRect/>
                          </a:stretch>
                        </pic:blipFill>
                        <pic:spPr>
                          <a:xfrm>
                            <a:off x="0" y="0"/>
                            <a:ext cx="457143" cy="380952"/>
                          </a:xfrm>
                          <a:prstGeom prst="rect">
                            <a:avLst/>
                          </a:prstGeom>
                        </pic:spPr>
                      </pic:pic>
                    </a:graphicData>
                  </a:graphic>
                </wp:inline>
              </w:drawing>
            </w:r>
          </w:p>
          <w:p w14:paraId="3421330C" w14:textId="04A21ED0" w:rsidR="007C18EA" w:rsidRDefault="007C18EA" w:rsidP="007C18EA">
            <w:pPr>
              <w:pStyle w:val="Lgende"/>
            </w:pPr>
            <w:r>
              <w:t xml:space="preserve">Figure </w:t>
            </w:r>
            <w:fldSimple w:instr=" SEQ Figure \* ARABIC ">
              <w:r w:rsidR="009469FF">
                <w:rPr>
                  <w:noProof/>
                </w:rPr>
                <w:t>13</w:t>
              </w:r>
            </w:fldSimple>
            <w:r>
              <w:t xml:space="preserve"> : Le bouton Démarrer sous Windows 10</w:t>
            </w:r>
          </w:p>
        </w:tc>
      </w:tr>
    </w:tbl>
    <w:p w14:paraId="34AB73CF" w14:textId="5C0EAF34" w:rsidR="00C72F46" w:rsidRDefault="00C72F46" w:rsidP="00C72F46"/>
    <w:p w14:paraId="76B04F18" w14:textId="5D5AB8FC" w:rsidR="00F103D9" w:rsidRDefault="00F103D9" w:rsidP="00420899">
      <w:pPr>
        <w:pStyle w:val="Titre2"/>
      </w:pPr>
      <w:r>
        <w:t>Accéder au menu Démarrer</w:t>
      </w:r>
    </w:p>
    <w:p w14:paraId="2F45B7CF" w14:textId="542F3A69" w:rsidR="00F103D9" w:rsidRDefault="00AF6348" w:rsidP="00C72F46">
      <w:r>
        <w:rPr>
          <w:noProof/>
          <w:lang w:eastAsia="fr-FR"/>
        </w:rPr>
        <w:drawing>
          <wp:anchor distT="0" distB="0" distL="114300" distR="114300" simplePos="0" relativeHeight="251713024" behindDoc="1" locked="0" layoutInCell="1" allowOverlap="1" wp14:anchorId="0457EA48" wp14:editId="6676E8D0">
            <wp:simplePos x="0" y="0"/>
            <wp:positionH relativeFrom="page">
              <wp:posOffset>2884170</wp:posOffset>
            </wp:positionH>
            <wp:positionV relativeFrom="paragraph">
              <wp:posOffset>14605</wp:posOffset>
            </wp:positionV>
            <wp:extent cx="4197350" cy="3126740"/>
            <wp:effectExtent l="0" t="0" r="0" b="0"/>
            <wp:wrapTight wrapText="bothSides">
              <wp:wrapPolygon edited="0">
                <wp:start x="2451" y="0"/>
                <wp:lineTo x="2451" y="6317"/>
                <wp:lineTo x="0" y="7106"/>
                <wp:lineTo x="0" y="8554"/>
                <wp:lineTo x="2255" y="10528"/>
                <wp:lineTo x="2451" y="16845"/>
                <wp:lineTo x="490" y="17766"/>
                <wp:lineTo x="0" y="18161"/>
                <wp:lineTo x="0" y="19214"/>
                <wp:lineTo x="2157" y="21056"/>
                <wp:lineTo x="2451" y="21451"/>
                <wp:lineTo x="18822" y="21451"/>
                <wp:lineTo x="18920" y="19345"/>
                <wp:lineTo x="18822" y="14739"/>
                <wp:lineTo x="19803" y="14739"/>
                <wp:lineTo x="21371" y="13423"/>
                <wp:lineTo x="21469" y="12634"/>
                <wp:lineTo x="19509" y="10528"/>
                <wp:lineTo x="19999" y="9738"/>
                <wp:lineTo x="19803" y="9080"/>
                <wp:lineTo x="18822" y="8422"/>
                <wp:lineTo x="18822" y="4211"/>
                <wp:lineTo x="19607" y="921"/>
                <wp:lineTo x="18822" y="263"/>
                <wp:lineTo x="16568" y="0"/>
                <wp:lineTo x="2451" y="0"/>
              </wp:wrapPolygon>
            </wp:wrapTight>
            <wp:docPr id="127" name="Image 127" descr="C:\Users\DavidB\AppData\Local\Temp\SNAGHTML66b1d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DavidB\AppData\Local\Temp\SNAGHTML66b1ded.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97350" cy="31267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fr-FR"/>
        </w:rPr>
        <mc:AlternateContent>
          <mc:Choice Requires="wps">
            <w:drawing>
              <wp:anchor distT="0" distB="0" distL="114300" distR="114300" simplePos="0" relativeHeight="251715072" behindDoc="0" locked="0" layoutInCell="1" allowOverlap="1" wp14:anchorId="1A24031F" wp14:editId="32E0AF2E">
                <wp:simplePos x="0" y="0"/>
                <wp:positionH relativeFrom="column">
                  <wp:posOffset>2463165</wp:posOffset>
                </wp:positionH>
                <wp:positionV relativeFrom="paragraph">
                  <wp:posOffset>3198495</wp:posOffset>
                </wp:positionV>
                <wp:extent cx="4197350" cy="635"/>
                <wp:effectExtent l="0" t="0" r="0" b="0"/>
                <wp:wrapSquare wrapText="bothSides"/>
                <wp:docPr id="128" name="Zone de texte 128"/>
                <wp:cNvGraphicFramePr/>
                <a:graphic xmlns:a="http://schemas.openxmlformats.org/drawingml/2006/main">
                  <a:graphicData uri="http://schemas.microsoft.com/office/word/2010/wordprocessingShape">
                    <wps:wsp>
                      <wps:cNvSpPr txBox="1"/>
                      <wps:spPr>
                        <a:xfrm>
                          <a:off x="0" y="0"/>
                          <a:ext cx="4197350" cy="635"/>
                        </a:xfrm>
                        <a:prstGeom prst="rect">
                          <a:avLst/>
                        </a:prstGeom>
                        <a:solidFill>
                          <a:prstClr val="white"/>
                        </a:solidFill>
                        <a:ln>
                          <a:noFill/>
                        </a:ln>
                        <a:effectLst/>
                      </wps:spPr>
                      <wps:txbx>
                        <w:txbxContent>
                          <w:p w14:paraId="3E6DFDDA" w14:textId="5CDAC6DC" w:rsidR="008070FF" w:rsidRDefault="008070FF" w:rsidP="00AF6348">
                            <w:pPr>
                              <w:pStyle w:val="Lgende"/>
                              <w:rPr>
                                <w:noProof/>
                              </w:rPr>
                            </w:pPr>
                            <w:r>
                              <w:t xml:space="preserve">Figure </w:t>
                            </w:r>
                            <w:fldSimple w:instr=" SEQ Figure \* ARABIC ">
                              <w:r>
                                <w:rPr>
                                  <w:noProof/>
                                </w:rPr>
                                <w:t>14</w:t>
                              </w:r>
                            </w:fldSimple>
                            <w:r>
                              <w:t xml:space="preserve"> : Le menu Démarrer (Windows 7)</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1A24031F" id="_x0000_t202" coordsize="21600,21600" o:spt="202" path="m,l,21600r21600,l21600,xe">
                <v:stroke joinstyle="miter"/>
                <v:path gradientshapeok="t" o:connecttype="rect"/>
              </v:shapetype>
              <v:shape id="Zone de texte 128" o:spid="_x0000_s1026" type="#_x0000_t202" style="position:absolute;margin-left:193.95pt;margin-top:251.85pt;width:330.5pt;height:.05pt;z-index:251715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" stroked="f">
                <v:textbox style="mso-fit-shape-to-text:t" inset="0,0,0,0">
                  <w:txbxContent>
                    <w:p w14:paraId="3E6DFDDA" w14:textId="5CDAC6DC" w:rsidR="008070FF" w:rsidRDefault="008070FF" w:rsidP="00AF6348">
                      <w:pPr>
                        <w:pStyle w:val="Lgende"/>
                        <w:rPr>
                          <w:noProof/>
                        </w:rPr>
                      </w:pPr>
                      <w:r>
                        <w:t xml:space="preserve">Figure </w:t>
                      </w:r>
                      <w:fldSimple w:instr=" SEQ Figure \* ARABIC ">
                        <w:r>
                          <w:rPr>
                            <w:noProof/>
                          </w:rPr>
                          <w:t>14</w:t>
                        </w:r>
                      </w:fldSimple>
                      <w:r>
                        <w:t xml:space="preserve"> : Le menu Démarrer (Windows 7)</w:t>
                      </w:r>
                    </w:p>
                  </w:txbxContent>
                </v:textbox>
                <w10:wrap type="square"/>
              </v:shape>
            </w:pict>
          </mc:Fallback>
        </mc:AlternateContent>
      </w:r>
      <w:r w:rsidR="00F103D9">
        <w:t>Cliquer sur le Bouton Démarrer.</w:t>
      </w:r>
      <w:r w:rsidR="00F103D9">
        <w:br/>
        <w:t>Le menu s’affiche</w:t>
      </w:r>
    </w:p>
    <w:p w14:paraId="79578556" w14:textId="44844EE0" w:rsidR="00420899" w:rsidRDefault="00420899" w:rsidP="009469FF">
      <w:pPr>
        <w:pStyle w:val="Paragraphedeliste"/>
        <w:numPr>
          <w:ilvl w:val="0"/>
          <w:numId w:val="37"/>
        </w:numPr>
      </w:pPr>
      <w:r>
        <w:t>Liste des derniers programmes utilisés. Un clic sur un des éléments lance le programme associé</w:t>
      </w:r>
    </w:p>
    <w:p w14:paraId="22D2B65A" w14:textId="64DF802C" w:rsidR="00420899" w:rsidRDefault="00F7331C" w:rsidP="009469FF">
      <w:pPr>
        <w:pStyle w:val="Paragraphedeliste"/>
        <w:numPr>
          <w:ilvl w:val="0"/>
          <w:numId w:val="37"/>
        </w:numPr>
      </w:pPr>
      <w:r>
        <w:t xml:space="preserve">Un clic sur une de ces flèches ouvre un sous-menu listant </w:t>
      </w:r>
      <w:proofErr w:type="gramStart"/>
      <w:r>
        <w:t>les derniers fichiers ouvert</w:t>
      </w:r>
      <w:proofErr w:type="gramEnd"/>
      <w:r>
        <w:t xml:space="preserve"> par le programme associé</w:t>
      </w:r>
    </w:p>
    <w:p w14:paraId="1A8FADD1" w14:textId="77777777" w:rsidR="00F7331C" w:rsidRDefault="00F7331C" w:rsidP="009469FF">
      <w:pPr>
        <w:pStyle w:val="Paragraphedeliste"/>
        <w:numPr>
          <w:ilvl w:val="0"/>
          <w:numId w:val="37"/>
        </w:numPr>
      </w:pPr>
      <w:r>
        <w:t>Permet d’accéder à tous les Programmes</w:t>
      </w:r>
    </w:p>
    <w:p w14:paraId="6D450BAC" w14:textId="7C36C28B" w:rsidR="00F7331C" w:rsidRDefault="00F7331C" w:rsidP="009469FF">
      <w:pPr>
        <w:pStyle w:val="Paragraphedeliste"/>
        <w:numPr>
          <w:ilvl w:val="0"/>
          <w:numId w:val="37"/>
        </w:numPr>
      </w:pPr>
      <w:r>
        <w:t>Outil pour rechercher programmes et fichiers</w:t>
      </w:r>
    </w:p>
    <w:p w14:paraId="5BD24927" w14:textId="305A92E7" w:rsidR="00F7331C" w:rsidRDefault="00F7331C" w:rsidP="009469FF">
      <w:pPr>
        <w:pStyle w:val="Paragraphedeliste"/>
        <w:numPr>
          <w:ilvl w:val="0"/>
          <w:numId w:val="37"/>
        </w:numPr>
      </w:pPr>
      <w:r>
        <w:t>Icône de profil de l’utilisateur courant</w:t>
      </w:r>
    </w:p>
    <w:p w14:paraId="730995F7" w14:textId="4A409DEA" w:rsidR="00F7331C" w:rsidRDefault="00F7331C" w:rsidP="009469FF">
      <w:pPr>
        <w:pStyle w:val="Paragraphedeliste"/>
        <w:numPr>
          <w:ilvl w:val="0"/>
          <w:numId w:val="37"/>
        </w:numPr>
      </w:pPr>
      <w:r>
        <w:t>Accéder aux dossiers systèmes</w:t>
      </w:r>
    </w:p>
    <w:p w14:paraId="1DC283A2" w14:textId="18779366" w:rsidR="00F7331C" w:rsidRDefault="00F7331C" w:rsidP="009469FF">
      <w:pPr>
        <w:pStyle w:val="Paragraphedeliste"/>
        <w:numPr>
          <w:ilvl w:val="0"/>
          <w:numId w:val="37"/>
        </w:numPr>
      </w:pPr>
      <w:r>
        <w:t>Accéder à l’ordinateur et à ses périphériques</w:t>
      </w:r>
    </w:p>
    <w:p w14:paraId="2410180E" w14:textId="4A6FD84A" w:rsidR="00F7331C" w:rsidRDefault="00F7331C" w:rsidP="009469FF">
      <w:pPr>
        <w:pStyle w:val="Paragraphedeliste"/>
        <w:numPr>
          <w:ilvl w:val="0"/>
          <w:numId w:val="37"/>
        </w:numPr>
      </w:pPr>
      <w:r>
        <w:t>Accéder aux outils système</w:t>
      </w:r>
    </w:p>
    <w:p w14:paraId="3E5E8061" w14:textId="23C63C12" w:rsidR="00F7331C" w:rsidRDefault="00F7331C" w:rsidP="009469FF">
      <w:pPr>
        <w:pStyle w:val="Paragraphedeliste"/>
        <w:numPr>
          <w:ilvl w:val="0"/>
          <w:numId w:val="37"/>
        </w:numPr>
      </w:pPr>
      <w:r>
        <w:t>Obtenir de l’aide, un support technique</w:t>
      </w:r>
    </w:p>
    <w:p w14:paraId="7C1098E3" w14:textId="5482F166" w:rsidR="00F7331C" w:rsidRDefault="00F7331C" w:rsidP="009469FF">
      <w:pPr>
        <w:pStyle w:val="Paragraphedeliste"/>
        <w:numPr>
          <w:ilvl w:val="0"/>
          <w:numId w:val="37"/>
        </w:numPr>
      </w:pPr>
      <w:r>
        <w:t>Arrêter l’ordinateur, le mettre en veille ou le redémarrer ; fermer ou verrouiller la session de travail ; changer d’utilisateur</w:t>
      </w:r>
    </w:p>
    <w:p w14:paraId="25717003" w14:textId="40591F8F" w:rsidR="00B728E6" w:rsidRDefault="00B728E6">
      <w:r>
        <w:br w:type="page"/>
      </w:r>
    </w:p>
    <w:p w14:paraId="10C8C2FA" w14:textId="17664521" w:rsidR="00880BC1" w:rsidRDefault="00880BC1" w:rsidP="00880BC1">
      <w:pPr>
        <w:pStyle w:val="Titre1"/>
      </w:pPr>
      <w:r>
        <w:lastRenderedPageBreak/>
        <w:t>Les icônes</w:t>
      </w:r>
    </w:p>
    <w:p w14:paraId="437CD80E" w14:textId="77777777" w:rsidR="009A6F23" w:rsidRDefault="009A6F23" w:rsidP="00880BC1">
      <w:r w:rsidRPr="009A6F23">
        <w:t xml:space="preserve">Les icônes sont des petites images qui représentent des fichiers, des dossiers, des programmes, etc. </w:t>
      </w:r>
      <w:r w:rsidR="00880BC1">
        <w:t>En un coup d’œil, l’utili</w:t>
      </w:r>
      <w:r>
        <w:t>sateur sait :</w:t>
      </w:r>
    </w:p>
    <w:p w14:paraId="72BDDED7" w14:textId="2C8C7B7D" w:rsidR="009A6F23" w:rsidRDefault="009A6F23" w:rsidP="009469FF">
      <w:pPr>
        <w:pStyle w:val="Paragraphedeliste"/>
        <w:numPr>
          <w:ilvl w:val="0"/>
          <w:numId w:val="47"/>
        </w:numPr>
      </w:pPr>
      <w:r>
        <w:t xml:space="preserve">À </w:t>
      </w:r>
      <w:r w:rsidR="00880BC1">
        <w:t>quel</w:t>
      </w:r>
      <w:r w:rsidR="006E6C57">
        <w:t>le</w:t>
      </w:r>
      <w:r w:rsidR="00880BC1">
        <w:t xml:space="preserve"> application ou à quel t</w:t>
      </w:r>
      <w:r>
        <w:t>ype de fichier il a à faire</w:t>
      </w:r>
    </w:p>
    <w:p w14:paraId="23D1E5F0" w14:textId="131BBDA3" w:rsidR="009A6F23" w:rsidRDefault="009A6F23" w:rsidP="009469FF">
      <w:pPr>
        <w:pStyle w:val="Paragraphedeliste"/>
        <w:numPr>
          <w:ilvl w:val="0"/>
          <w:numId w:val="47"/>
        </w:numPr>
      </w:pPr>
      <w:r>
        <w:t>S’il</w:t>
      </w:r>
      <w:r w:rsidR="006E6C57">
        <w:t xml:space="preserve"> s’agit d’un ré</w:t>
      </w:r>
      <w:r>
        <w:t>pertoire (dossier) vide ou pas.</w:t>
      </w:r>
    </w:p>
    <w:p w14:paraId="10C8C2FB" w14:textId="6967DDDA" w:rsidR="00880BC1" w:rsidRDefault="009A6F23" w:rsidP="009469FF">
      <w:pPr>
        <w:pStyle w:val="Paragraphedeliste"/>
        <w:numPr>
          <w:ilvl w:val="0"/>
          <w:numId w:val="47"/>
        </w:numPr>
      </w:pPr>
      <w:r>
        <w:t xml:space="preserve">S’il s’agit d’une </w:t>
      </w:r>
      <w:r w:rsidR="006E6C57">
        <w:t xml:space="preserve">clé USB, </w:t>
      </w:r>
      <w:r>
        <w:t>d’une imprimante d’un disque dur, etc.</w:t>
      </w:r>
    </w:p>
    <w:p w14:paraId="10C8C2FD" w14:textId="77777777" w:rsidR="00880BC1" w:rsidRDefault="00880BC1" w:rsidP="00880BC1">
      <w:r>
        <w:t>Nous allons faire un tour des icônes présent</w:t>
      </w:r>
      <w:r w:rsidR="006E6C57">
        <w:t>e</w:t>
      </w:r>
      <w:r>
        <w:t xml:space="preserve">s sur un système. Commençons par les raccourcis. </w:t>
      </w:r>
    </w:p>
    <w:p w14:paraId="10C8C2FE" w14:textId="77777777" w:rsidR="00880BC1" w:rsidRDefault="00880BC1" w:rsidP="002700A9">
      <w:pPr>
        <w:pStyle w:val="Titre2"/>
      </w:pPr>
      <w:r>
        <w:t>Les raccourcis</w:t>
      </w:r>
    </w:p>
    <w:p w14:paraId="10C8C2FF" w14:textId="77777777" w:rsidR="002700A9" w:rsidRPr="002700A9" w:rsidRDefault="002700A9" w:rsidP="002700A9">
      <w:pPr>
        <w:rPr>
          <w:i/>
        </w:rPr>
      </w:pPr>
      <w:r w:rsidRPr="002700A9">
        <w:rPr>
          <w:i/>
        </w:rPr>
        <w:t xml:space="preserve">On dit également : </w:t>
      </w:r>
      <w:r w:rsidRPr="002700A9">
        <w:rPr>
          <w:b/>
          <w:i/>
        </w:rPr>
        <w:t>Alias</w:t>
      </w:r>
    </w:p>
    <w:p w14:paraId="10C8C300" w14:textId="18001793" w:rsidR="00880BC1" w:rsidRDefault="00880BC1" w:rsidP="00880BC1">
      <w:r>
        <w:t xml:space="preserve">Les raccourcis sont </w:t>
      </w:r>
      <w:r w:rsidRPr="009B383B">
        <w:rPr>
          <w:b/>
        </w:rPr>
        <w:t>des liens</w:t>
      </w:r>
      <w:r>
        <w:t xml:space="preserve"> </w:t>
      </w:r>
      <w:r w:rsidR="00122FBC" w:rsidRPr="009B383B">
        <w:rPr>
          <w:b/>
        </w:rPr>
        <w:t>vers</w:t>
      </w:r>
      <w:r w:rsidR="00122FBC">
        <w:t xml:space="preserve"> des dossiers, applications, </w:t>
      </w:r>
      <w:r>
        <w:t xml:space="preserve">fichiers </w:t>
      </w:r>
      <w:r w:rsidR="00122FBC">
        <w:t>ou périphériques</w:t>
      </w:r>
      <w:r w:rsidR="009B383B">
        <w:t xml:space="preserve">, </w:t>
      </w:r>
      <w:r w:rsidR="009B383B" w:rsidRPr="009B383B">
        <w:rPr>
          <w:b/>
        </w:rPr>
        <w:t xml:space="preserve">un moyen </w:t>
      </w:r>
      <w:r w:rsidR="009B383B">
        <w:rPr>
          <w:b/>
        </w:rPr>
        <w:t>d’accéder</w:t>
      </w:r>
      <w:r w:rsidR="009B383B" w:rsidRPr="009B383B">
        <w:rPr>
          <w:b/>
        </w:rPr>
        <w:t xml:space="preserve"> rapidement à la cible</w:t>
      </w:r>
      <w:r w:rsidR="009B383B">
        <w:t xml:space="preserve"> sans devoir parcourir l’arborescence des fichiers. </w:t>
      </w:r>
      <w:r w:rsidR="009B383B">
        <w:br/>
      </w:r>
      <w:r w:rsidR="00122FBC">
        <w:t>Les raccourcis sont</w:t>
      </w:r>
      <w:r w:rsidR="009B383B">
        <w:t xml:space="preserve"> le plus souvent </w:t>
      </w:r>
      <w:r w:rsidR="00122FBC">
        <w:t>disposés</w:t>
      </w:r>
      <w:r w:rsidR="009B383B">
        <w:t xml:space="preserve">, dans le </w:t>
      </w:r>
      <w:r w:rsidR="009B383B" w:rsidRPr="009B383B">
        <w:rPr>
          <w:b/>
        </w:rPr>
        <w:t>menu Démarrer</w:t>
      </w:r>
      <w:r w:rsidR="009B383B">
        <w:t xml:space="preserve"> </w:t>
      </w:r>
      <w:r w:rsidR="00122FBC">
        <w:t xml:space="preserve">sur le </w:t>
      </w:r>
      <w:r w:rsidR="00122FBC" w:rsidRPr="009B383B">
        <w:rPr>
          <w:b/>
        </w:rPr>
        <w:t>bureau</w:t>
      </w:r>
      <w:r w:rsidR="009B383B">
        <w:t>,</w:t>
      </w:r>
      <w:r w:rsidR="00122FBC">
        <w:t xml:space="preserve"> ou épinglé dans la </w:t>
      </w:r>
      <w:r w:rsidR="00122FBC" w:rsidRPr="009B383B">
        <w:rPr>
          <w:b/>
        </w:rPr>
        <w:t>barre</w:t>
      </w:r>
      <w:r w:rsidR="00122FBC">
        <w:t xml:space="preserve"> </w:t>
      </w:r>
      <w:r w:rsidR="00122FBC" w:rsidRPr="009B383B">
        <w:rPr>
          <w:b/>
        </w:rPr>
        <w:t>des</w:t>
      </w:r>
      <w:r w:rsidR="00122FBC">
        <w:t xml:space="preserve"> </w:t>
      </w:r>
      <w:r w:rsidR="00122FBC" w:rsidRPr="009B383B">
        <w:rPr>
          <w:b/>
        </w:rPr>
        <w:t>tâches</w:t>
      </w:r>
      <w:r w:rsidR="00122FBC">
        <w:t>.</w:t>
      </w:r>
      <w:r>
        <w:t xml:space="preserve"> </w:t>
      </w:r>
      <w:r w:rsidR="00122FBC">
        <w:br/>
        <w:t>En informatique, comme dans la vraie vie, utiliser d</w:t>
      </w:r>
      <w:r>
        <w:t xml:space="preserve">es raccourcis </w:t>
      </w:r>
      <w:r w:rsidR="00122FBC">
        <w:t>fait</w:t>
      </w:r>
      <w:r>
        <w:t xml:space="preserve"> gagner du temps et </w:t>
      </w:r>
      <w:r w:rsidR="00122FBC">
        <w:t>épargne la fatigue.</w:t>
      </w:r>
    </w:p>
    <w:p w14:paraId="10C8C301" w14:textId="282E6A18" w:rsidR="00880BC1" w:rsidRDefault="00880BC1" w:rsidP="00880BC1">
      <w:r>
        <w:t>Les raccourcis se présentent toujours de la même façon </w:t>
      </w:r>
      <w:r w:rsidR="00667483">
        <w:t xml:space="preserve">: </w:t>
      </w:r>
      <w:r>
        <w:br/>
        <w:t>L’icône classique de l’élément (fichier, dossier ou application) surmonté d’une petite flèche.</w:t>
      </w:r>
    </w:p>
    <w:tbl>
      <w:tblPr>
        <w:tblStyle w:val="Grilledutableau"/>
        <w:tblW w:w="0" w:type="auto"/>
        <w:tblLook w:val="04A0" w:firstRow="1" w:lastRow="0" w:firstColumn="1" w:lastColumn="0" w:noHBand="0" w:noVBand="1"/>
      </w:tblPr>
      <w:tblGrid>
        <w:gridCol w:w="1981"/>
        <w:gridCol w:w="1942"/>
        <w:gridCol w:w="1736"/>
        <w:gridCol w:w="1699"/>
        <w:gridCol w:w="1704"/>
      </w:tblGrid>
      <w:tr w:rsidR="00D45D59" w:rsidRPr="00D45D59" w14:paraId="10C8C303" w14:textId="77777777" w:rsidTr="00362A86">
        <w:tc>
          <w:tcPr>
            <w:tcW w:w="9288" w:type="dxa"/>
            <w:gridSpan w:val="5"/>
            <w:vAlign w:val="center"/>
          </w:tcPr>
          <w:p w14:paraId="10C8C302" w14:textId="77777777" w:rsidR="00D45D59" w:rsidRPr="00D45D59" w:rsidRDefault="00D45D59" w:rsidP="00D45D59">
            <w:pPr>
              <w:tabs>
                <w:tab w:val="left" w:pos="2552"/>
                <w:tab w:val="left" w:pos="5134"/>
                <w:tab w:val="right" w:pos="8627"/>
              </w:tabs>
              <w:jc w:val="center"/>
              <w:rPr>
                <w:b/>
                <w:smallCaps/>
                <w:noProof/>
                <w:spacing w:val="30"/>
                <w:sz w:val="28"/>
                <w:lang w:eastAsia="fr-FR"/>
              </w:rPr>
            </w:pPr>
            <w:r w:rsidRPr="00D45D59">
              <w:rPr>
                <w:b/>
                <w:smallCaps/>
                <w:noProof/>
                <w:spacing w:val="30"/>
                <w:sz w:val="28"/>
                <w:lang w:eastAsia="fr-FR"/>
              </w:rPr>
              <w:t>Exemples De Raccourcis</w:t>
            </w:r>
          </w:p>
        </w:tc>
      </w:tr>
      <w:tr w:rsidR="00D45D59" w14:paraId="10C8C309" w14:textId="77777777" w:rsidTr="00D45D59">
        <w:tc>
          <w:tcPr>
            <w:tcW w:w="2042" w:type="dxa"/>
            <w:vAlign w:val="center"/>
          </w:tcPr>
          <w:p w14:paraId="10C8C304" w14:textId="77777777" w:rsidR="00D45D59" w:rsidRDefault="00D45D59" w:rsidP="00D45D59">
            <w:pPr>
              <w:tabs>
                <w:tab w:val="left" w:pos="2552"/>
                <w:tab w:val="left" w:pos="5134"/>
                <w:tab w:val="right" w:pos="8627"/>
              </w:tabs>
              <w:jc w:val="center"/>
            </w:pPr>
            <w:r>
              <w:rPr>
                <w:noProof/>
                <w:lang w:eastAsia="fr-FR"/>
              </w:rPr>
              <w:drawing>
                <wp:inline distT="0" distB="0" distL="0" distR="0" wp14:anchorId="10C8C5AE" wp14:editId="10C8C5AF">
                  <wp:extent cx="632637" cy="604300"/>
                  <wp:effectExtent l="19050" t="0" r="0" b="0"/>
                  <wp:docPr id="238"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srcRect/>
                          <a:stretch>
                            <a:fillRect/>
                          </a:stretch>
                        </pic:blipFill>
                        <pic:spPr bwMode="auto">
                          <a:xfrm>
                            <a:off x="0" y="0"/>
                            <a:ext cx="639185" cy="610555"/>
                          </a:xfrm>
                          <a:prstGeom prst="rect">
                            <a:avLst/>
                          </a:prstGeom>
                          <a:noFill/>
                          <a:ln w="9525">
                            <a:noFill/>
                            <a:miter lim="800000"/>
                            <a:headEnd/>
                            <a:tailEnd/>
                          </a:ln>
                        </pic:spPr>
                      </pic:pic>
                    </a:graphicData>
                  </a:graphic>
                </wp:inline>
              </w:drawing>
            </w:r>
          </w:p>
        </w:tc>
        <w:tc>
          <w:tcPr>
            <w:tcW w:w="1981" w:type="dxa"/>
            <w:vAlign w:val="center"/>
          </w:tcPr>
          <w:p w14:paraId="10C8C305" w14:textId="77777777" w:rsidR="00D45D59" w:rsidRDefault="00D45D59" w:rsidP="00D45D59">
            <w:pPr>
              <w:tabs>
                <w:tab w:val="left" w:pos="2552"/>
                <w:tab w:val="left" w:pos="5134"/>
                <w:tab w:val="right" w:pos="8627"/>
              </w:tabs>
              <w:jc w:val="center"/>
            </w:pPr>
            <w:r>
              <w:rPr>
                <w:noProof/>
                <w:lang w:eastAsia="fr-FR"/>
              </w:rPr>
              <w:drawing>
                <wp:inline distT="0" distB="0" distL="0" distR="0" wp14:anchorId="10C8C5B0" wp14:editId="10C8C5B1">
                  <wp:extent cx="776688" cy="636105"/>
                  <wp:effectExtent l="19050" t="0" r="4362" b="0"/>
                  <wp:docPr id="243"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srcRect/>
                          <a:stretch>
                            <a:fillRect/>
                          </a:stretch>
                        </pic:blipFill>
                        <pic:spPr bwMode="auto">
                          <a:xfrm>
                            <a:off x="0" y="0"/>
                            <a:ext cx="777780" cy="636999"/>
                          </a:xfrm>
                          <a:prstGeom prst="rect">
                            <a:avLst/>
                          </a:prstGeom>
                          <a:noFill/>
                          <a:ln w="9525">
                            <a:noFill/>
                            <a:miter lim="800000"/>
                            <a:headEnd/>
                            <a:tailEnd/>
                          </a:ln>
                        </pic:spPr>
                      </pic:pic>
                    </a:graphicData>
                  </a:graphic>
                </wp:inline>
              </w:drawing>
            </w:r>
          </w:p>
        </w:tc>
        <w:tc>
          <w:tcPr>
            <w:tcW w:w="1755" w:type="dxa"/>
            <w:vAlign w:val="center"/>
          </w:tcPr>
          <w:p w14:paraId="10C8C306" w14:textId="77777777" w:rsidR="00D45D59" w:rsidRDefault="00D45D59" w:rsidP="00D45D59">
            <w:pPr>
              <w:tabs>
                <w:tab w:val="left" w:pos="2552"/>
                <w:tab w:val="left" w:pos="5134"/>
                <w:tab w:val="right" w:pos="8627"/>
              </w:tabs>
              <w:jc w:val="center"/>
            </w:pPr>
            <w:r>
              <w:rPr>
                <w:noProof/>
                <w:lang w:eastAsia="fr-FR"/>
              </w:rPr>
              <w:drawing>
                <wp:inline distT="0" distB="0" distL="0" distR="0" wp14:anchorId="10C8C5B2" wp14:editId="10C8C5B3">
                  <wp:extent cx="823037" cy="667909"/>
                  <wp:effectExtent l="19050" t="0" r="0" b="0"/>
                  <wp:docPr id="244"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2" cstate="print"/>
                          <a:srcRect/>
                          <a:stretch>
                            <a:fillRect/>
                          </a:stretch>
                        </pic:blipFill>
                        <pic:spPr bwMode="auto">
                          <a:xfrm>
                            <a:off x="0" y="0"/>
                            <a:ext cx="823268" cy="668097"/>
                          </a:xfrm>
                          <a:prstGeom prst="rect">
                            <a:avLst/>
                          </a:prstGeom>
                          <a:noFill/>
                          <a:ln w="9525">
                            <a:noFill/>
                            <a:miter lim="800000"/>
                            <a:headEnd/>
                            <a:tailEnd/>
                          </a:ln>
                        </pic:spPr>
                      </pic:pic>
                    </a:graphicData>
                  </a:graphic>
                </wp:inline>
              </w:drawing>
            </w:r>
          </w:p>
        </w:tc>
        <w:tc>
          <w:tcPr>
            <w:tcW w:w="1755" w:type="dxa"/>
            <w:vAlign w:val="center"/>
          </w:tcPr>
          <w:p w14:paraId="10C8C307" w14:textId="77777777" w:rsidR="00D45D59" w:rsidRDefault="00D45D59" w:rsidP="00D45D59">
            <w:pPr>
              <w:tabs>
                <w:tab w:val="left" w:pos="2552"/>
                <w:tab w:val="left" w:pos="5134"/>
                <w:tab w:val="right" w:pos="8627"/>
              </w:tabs>
              <w:jc w:val="center"/>
            </w:pPr>
            <w:r>
              <w:rPr>
                <w:noProof/>
                <w:lang w:eastAsia="fr-FR"/>
              </w:rPr>
              <w:drawing>
                <wp:inline distT="0" distB="0" distL="0" distR="0" wp14:anchorId="10C8C5B4" wp14:editId="10C8C5B5">
                  <wp:extent cx="547648" cy="626724"/>
                  <wp:effectExtent l="19050" t="0" r="4802" b="0"/>
                  <wp:docPr id="246"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srcRect/>
                          <a:stretch>
                            <a:fillRect/>
                          </a:stretch>
                        </pic:blipFill>
                        <pic:spPr bwMode="auto">
                          <a:xfrm>
                            <a:off x="0" y="0"/>
                            <a:ext cx="551446" cy="631070"/>
                          </a:xfrm>
                          <a:prstGeom prst="rect">
                            <a:avLst/>
                          </a:prstGeom>
                          <a:noFill/>
                          <a:ln w="9525">
                            <a:noFill/>
                            <a:miter lim="800000"/>
                            <a:headEnd/>
                            <a:tailEnd/>
                          </a:ln>
                        </pic:spPr>
                      </pic:pic>
                    </a:graphicData>
                  </a:graphic>
                </wp:inline>
              </w:drawing>
            </w:r>
          </w:p>
        </w:tc>
        <w:tc>
          <w:tcPr>
            <w:tcW w:w="1755" w:type="dxa"/>
            <w:vAlign w:val="center"/>
          </w:tcPr>
          <w:p w14:paraId="10C8C308" w14:textId="77777777" w:rsidR="00D45D59" w:rsidRDefault="00D45D59" w:rsidP="00D45D59">
            <w:pPr>
              <w:tabs>
                <w:tab w:val="left" w:pos="2552"/>
                <w:tab w:val="left" w:pos="5134"/>
                <w:tab w:val="right" w:pos="8627"/>
              </w:tabs>
              <w:jc w:val="center"/>
              <w:rPr>
                <w:noProof/>
                <w:lang w:eastAsia="fr-FR"/>
              </w:rPr>
            </w:pPr>
            <w:r>
              <w:rPr>
                <w:noProof/>
                <w:lang w:eastAsia="fr-FR"/>
              </w:rPr>
              <w:drawing>
                <wp:inline distT="0" distB="0" distL="0" distR="0" wp14:anchorId="10C8C5B6" wp14:editId="10C8C5B7">
                  <wp:extent cx="584592" cy="771277"/>
                  <wp:effectExtent l="19050" t="0" r="5958" b="0"/>
                  <wp:docPr id="242"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srcRect/>
                          <a:stretch>
                            <a:fillRect/>
                          </a:stretch>
                        </pic:blipFill>
                        <pic:spPr bwMode="auto">
                          <a:xfrm>
                            <a:off x="0" y="0"/>
                            <a:ext cx="584671" cy="771382"/>
                          </a:xfrm>
                          <a:prstGeom prst="rect">
                            <a:avLst/>
                          </a:prstGeom>
                          <a:noFill/>
                          <a:ln w="9525">
                            <a:noFill/>
                            <a:miter lim="800000"/>
                            <a:headEnd/>
                            <a:tailEnd/>
                          </a:ln>
                        </pic:spPr>
                      </pic:pic>
                    </a:graphicData>
                  </a:graphic>
                </wp:inline>
              </w:drawing>
            </w:r>
          </w:p>
        </w:tc>
      </w:tr>
      <w:tr w:rsidR="00D45D59" w14:paraId="10C8C30F" w14:textId="77777777" w:rsidTr="00D45D59">
        <w:tc>
          <w:tcPr>
            <w:tcW w:w="2042" w:type="dxa"/>
          </w:tcPr>
          <w:p w14:paraId="10C8C30A" w14:textId="77777777" w:rsidR="00D45D59" w:rsidRDefault="00D45D59" w:rsidP="007A6786">
            <w:pPr>
              <w:tabs>
                <w:tab w:val="left" w:pos="2554"/>
                <w:tab w:val="left" w:pos="5134"/>
                <w:tab w:val="right" w:pos="8627"/>
              </w:tabs>
              <w:rPr>
                <w:noProof/>
                <w:lang w:eastAsia="fr-FR"/>
              </w:rPr>
            </w:pPr>
            <w:r>
              <w:rPr>
                <w:noProof/>
                <w:lang w:eastAsia="fr-FR"/>
              </w:rPr>
              <w:t xml:space="preserve">Raccourci vers </w:t>
            </w:r>
            <w:r w:rsidRPr="00D45D59">
              <w:rPr>
                <w:b/>
                <w:noProof/>
                <w:lang w:eastAsia="fr-FR"/>
              </w:rPr>
              <w:t>l’application</w:t>
            </w:r>
            <w:r>
              <w:rPr>
                <w:noProof/>
                <w:lang w:eastAsia="fr-FR"/>
              </w:rPr>
              <w:t xml:space="preserve"> de capture</w:t>
            </w:r>
          </w:p>
        </w:tc>
        <w:tc>
          <w:tcPr>
            <w:tcW w:w="1981" w:type="dxa"/>
          </w:tcPr>
          <w:p w14:paraId="10C8C30B" w14:textId="77777777" w:rsidR="00D45D59" w:rsidRDefault="00D45D59" w:rsidP="007A6786">
            <w:pPr>
              <w:tabs>
                <w:tab w:val="left" w:pos="2554"/>
                <w:tab w:val="left" w:pos="5134"/>
                <w:tab w:val="right" w:pos="8627"/>
              </w:tabs>
              <w:rPr>
                <w:noProof/>
                <w:lang w:eastAsia="fr-FR"/>
              </w:rPr>
            </w:pPr>
            <w:r>
              <w:rPr>
                <w:noProof/>
                <w:lang w:eastAsia="fr-FR"/>
              </w:rPr>
              <w:t xml:space="preserve">Raccourci vers le </w:t>
            </w:r>
            <w:r w:rsidRPr="00D45D59">
              <w:rPr>
                <w:b/>
                <w:noProof/>
                <w:lang w:eastAsia="fr-FR"/>
              </w:rPr>
              <w:t>disque</w:t>
            </w:r>
            <w:r>
              <w:rPr>
                <w:noProof/>
                <w:lang w:eastAsia="fr-FR"/>
              </w:rPr>
              <w:t xml:space="preserve"> système </w:t>
            </w:r>
            <w:r>
              <w:rPr>
                <w:noProof/>
                <w:lang w:eastAsia="fr-FR"/>
              </w:rPr>
              <w:br/>
              <w:t>(</w:t>
            </w:r>
            <w:r w:rsidRPr="00D45D59">
              <w:rPr>
                <w:b/>
                <w:noProof/>
                <w:lang w:eastAsia="fr-FR"/>
              </w:rPr>
              <w:t>périphérique</w:t>
            </w:r>
            <w:r>
              <w:rPr>
                <w:noProof/>
                <w:lang w:eastAsia="fr-FR"/>
              </w:rPr>
              <w:t>)</w:t>
            </w:r>
          </w:p>
        </w:tc>
        <w:tc>
          <w:tcPr>
            <w:tcW w:w="1755" w:type="dxa"/>
          </w:tcPr>
          <w:p w14:paraId="10C8C30C" w14:textId="77777777" w:rsidR="00D45D59" w:rsidRDefault="00D45D59" w:rsidP="007A6786">
            <w:pPr>
              <w:tabs>
                <w:tab w:val="left" w:pos="2554"/>
                <w:tab w:val="left" w:pos="5134"/>
                <w:tab w:val="right" w:pos="8627"/>
              </w:tabs>
              <w:rPr>
                <w:noProof/>
                <w:lang w:eastAsia="fr-FR"/>
              </w:rPr>
            </w:pPr>
            <w:r>
              <w:rPr>
                <w:noProof/>
                <w:lang w:eastAsia="fr-FR"/>
              </w:rPr>
              <w:t xml:space="preserve">Raccourci vers une </w:t>
            </w:r>
            <w:r w:rsidRPr="00D45D59">
              <w:rPr>
                <w:b/>
                <w:noProof/>
                <w:lang w:eastAsia="fr-FR"/>
              </w:rPr>
              <w:t>imprimante</w:t>
            </w:r>
            <w:r>
              <w:rPr>
                <w:b/>
                <w:noProof/>
                <w:lang w:eastAsia="fr-FR"/>
              </w:rPr>
              <w:t xml:space="preserve"> </w:t>
            </w:r>
            <w:r>
              <w:rPr>
                <w:noProof/>
                <w:lang w:eastAsia="fr-FR"/>
              </w:rPr>
              <w:br/>
              <w:t>(</w:t>
            </w:r>
            <w:r w:rsidRPr="00D45D59">
              <w:rPr>
                <w:b/>
                <w:noProof/>
                <w:lang w:eastAsia="fr-FR"/>
              </w:rPr>
              <w:t>périphérique</w:t>
            </w:r>
            <w:r>
              <w:rPr>
                <w:noProof/>
                <w:lang w:eastAsia="fr-FR"/>
              </w:rPr>
              <w:t>)</w:t>
            </w:r>
          </w:p>
        </w:tc>
        <w:tc>
          <w:tcPr>
            <w:tcW w:w="1755" w:type="dxa"/>
          </w:tcPr>
          <w:p w14:paraId="10C8C30D" w14:textId="77777777" w:rsidR="00D45D59" w:rsidRDefault="00D45D59" w:rsidP="007A6786">
            <w:pPr>
              <w:tabs>
                <w:tab w:val="left" w:pos="2554"/>
                <w:tab w:val="left" w:pos="5134"/>
                <w:tab w:val="right" w:pos="8627"/>
              </w:tabs>
              <w:rPr>
                <w:noProof/>
                <w:lang w:eastAsia="fr-FR"/>
              </w:rPr>
            </w:pPr>
            <w:r>
              <w:rPr>
                <w:noProof/>
                <w:lang w:eastAsia="fr-FR"/>
              </w:rPr>
              <w:t xml:space="preserve">Raccourci vers un </w:t>
            </w:r>
            <w:r w:rsidRPr="00D45D59">
              <w:rPr>
                <w:b/>
                <w:noProof/>
                <w:lang w:eastAsia="fr-FR"/>
              </w:rPr>
              <w:t>fichier</w:t>
            </w:r>
            <w:r>
              <w:rPr>
                <w:noProof/>
                <w:lang w:eastAsia="fr-FR"/>
              </w:rPr>
              <w:t xml:space="preserve"> Word</w:t>
            </w:r>
          </w:p>
        </w:tc>
        <w:tc>
          <w:tcPr>
            <w:tcW w:w="1755" w:type="dxa"/>
          </w:tcPr>
          <w:p w14:paraId="10C8C30E" w14:textId="77777777" w:rsidR="00D45D59" w:rsidRDefault="00D45D59" w:rsidP="007A6786">
            <w:pPr>
              <w:tabs>
                <w:tab w:val="left" w:pos="2554"/>
                <w:tab w:val="left" w:pos="5134"/>
                <w:tab w:val="right" w:pos="8627"/>
              </w:tabs>
              <w:rPr>
                <w:noProof/>
                <w:lang w:eastAsia="fr-FR"/>
              </w:rPr>
            </w:pPr>
            <w:r>
              <w:rPr>
                <w:noProof/>
                <w:lang w:eastAsia="fr-FR"/>
              </w:rPr>
              <w:t xml:space="preserve">Raccourci vers un </w:t>
            </w:r>
            <w:r w:rsidRPr="00D45D59">
              <w:rPr>
                <w:b/>
                <w:noProof/>
                <w:lang w:eastAsia="fr-FR"/>
              </w:rPr>
              <w:t>dossier</w:t>
            </w:r>
          </w:p>
        </w:tc>
      </w:tr>
    </w:tbl>
    <w:p w14:paraId="10C8C310" w14:textId="77777777" w:rsidR="001167A8" w:rsidRDefault="001167A8" w:rsidP="00880BC1"/>
    <w:p w14:paraId="10C8C311" w14:textId="77777777" w:rsidR="001167A8" w:rsidRDefault="001167A8">
      <w:r>
        <w:br w:type="page"/>
      </w:r>
    </w:p>
    <w:p w14:paraId="10C8C312" w14:textId="77777777" w:rsidR="00362A86" w:rsidRDefault="002700A9" w:rsidP="002700A9">
      <w:pPr>
        <w:pStyle w:val="Titre3"/>
      </w:pPr>
      <w:r>
        <w:lastRenderedPageBreak/>
        <w:t>Créer un raccourci</w:t>
      </w:r>
      <w:r w:rsidR="001167A8">
        <w:t xml:space="preserve"> sur le bureau</w:t>
      </w:r>
    </w:p>
    <w:p w14:paraId="10C8C313" w14:textId="77777777" w:rsidR="002700A9" w:rsidRPr="00DD38FE" w:rsidRDefault="002700A9" w:rsidP="00880BC1">
      <w:pPr>
        <w:rPr>
          <w:i/>
        </w:rPr>
      </w:pPr>
      <w:r w:rsidRPr="00DD38FE">
        <w:rPr>
          <w:i/>
        </w:rPr>
        <w:t>Placer un raccourci sur le bureau : un gain de temps !</w:t>
      </w:r>
    </w:p>
    <w:p w14:paraId="10C8C314" w14:textId="77777777" w:rsidR="002700A9" w:rsidRDefault="002700A9" w:rsidP="001167A8">
      <w:pPr>
        <w:pStyle w:val="Titre4"/>
      </w:pPr>
      <w:r>
        <w:t>Créer un raccourci depuis le gestionnaire de fichier</w:t>
      </w:r>
      <w:r w:rsidR="00DD38FE">
        <w:t>s</w:t>
      </w:r>
    </w:p>
    <w:p w14:paraId="10C8C315" w14:textId="77777777" w:rsidR="00986553" w:rsidRDefault="008D7D53" w:rsidP="008D7D53">
      <w:pPr>
        <w:pStyle w:val="Paragraphedeliste"/>
        <w:ind w:left="284"/>
      </w:pPr>
      <w:r w:rsidRPr="00530B3F">
        <w:rPr>
          <w:b/>
        </w:rPr>
        <w:t>Plusieurs méthodes</w:t>
      </w:r>
      <w:r>
        <w:t xml:space="preserve"> permettent de créer un alias</w:t>
      </w:r>
      <w:r w:rsidR="00986553">
        <w:t xml:space="preserve"> (raccourci)</w:t>
      </w:r>
      <w:r>
        <w:t xml:space="preserve"> </w:t>
      </w:r>
      <w:r w:rsidRPr="00530B3F">
        <w:rPr>
          <w:b/>
        </w:rPr>
        <w:t>depuis</w:t>
      </w:r>
      <w:r w:rsidR="00986553" w:rsidRPr="00530B3F">
        <w:rPr>
          <w:b/>
        </w:rPr>
        <w:t xml:space="preserve"> le gestionnaire de fichiers</w:t>
      </w:r>
      <w:r w:rsidR="00986553">
        <w:t>.</w:t>
      </w:r>
    </w:p>
    <w:p w14:paraId="10C8C316" w14:textId="77777777" w:rsidR="008D7D53" w:rsidRDefault="00986553" w:rsidP="009469FF">
      <w:pPr>
        <w:pStyle w:val="Paragraphedeliste"/>
        <w:numPr>
          <w:ilvl w:val="0"/>
          <w:numId w:val="17"/>
        </w:numPr>
      </w:pPr>
      <w:r>
        <w:t xml:space="preserve">Soit </w:t>
      </w:r>
      <w:r w:rsidR="00530B3F">
        <w:t>avec</w:t>
      </w:r>
      <w:r>
        <w:t xml:space="preserve"> </w:t>
      </w:r>
      <w:r w:rsidR="00530B3F">
        <w:t>le</w:t>
      </w:r>
      <w:r>
        <w:t xml:space="preserve"> menu contextuel</w:t>
      </w:r>
    </w:p>
    <w:p w14:paraId="10C8C317" w14:textId="77777777" w:rsidR="00986553" w:rsidRDefault="00986553" w:rsidP="009469FF">
      <w:pPr>
        <w:pStyle w:val="Paragraphedeliste"/>
        <w:numPr>
          <w:ilvl w:val="0"/>
          <w:numId w:val="17"/>
        </w:numPr>
      </w:pPr>
      <w:r>
        <w:t xml:space="preserve">Soit </w:t>
      </w:r>
      <w:r w:rsidR="00530B3F">
        <w:t>avec l’outil</w:t>
      </w:r>
      <w:r>
        <w:t xml:space="preserve"> presse-papier</w:t>
      </w:r>
      <w:r w:rsidR="00530B3F">
        <w:t>s</w:t>
      </w:r>
    </w:p>
    <w:p w14:paraId="10C8C318" w14:textId="77777777" w:rsidR="00986553" w:rsidRDefault="00986553" w:rsidP="00986553">
      <w:pPr>
        <w:pStyle w:val="Titre5"/>
      </w:pPr>
      <w:r w:rsidRPr="00986553">
        <w:t xml:space="preserve">Créer un raccourci </w:t>
      </w:r>
      <w:r w:rsidR="00530B3F">
        <w:t>avec</w:t>
      </w:r>
      <w:r w:rsidRPr="00986553">
        <w:t xml:space="preserve"> le menu contextuel</w:t>
      </w:r>
      <w:r w:rsidR="00530B3F">
        <w:t xml:space="preserve"> : </w:t>
      </w:r>
      <w:r w:rsidR="00530B3F" w:rsidRPr="00530B3F">
        <w:rPr>
          <w:b/>
        </w:rPr>
        <w:t>la méthode « Envoyer vers »</w:t>
      </w:r>
    </w:p>
    <w:p w14:paraId="10C8C319" w14:textId="45901C95" w:rsidR="00986553" w:rsidRPr="00D760AD" w:rsidRDefault="00D760AD" w:rsidP="00986553">
      <w:pPr>
        <w:ind w:left="284"/>
        <w:rPr>
          <w:i/>
          <w:sz w:val="20"/>
        </w:rPr>
      </w:pPr>
      <w:r>
        <w:rPr>
          <w:i/>
          <w:sz w:val="20"/>
        </w:rPr>
        <w:t>« </w:t>
      </w:r>
      <w:r w:rsidR="00667483">
        <w:rPr>
          <w:i/>
          <w:sz w:val="20"/>
        </w:rPr>
        <w:t>Je</w:t>
      </w:r>
      <w:r>
        <w:rPr>
          <w:i/>
          <w:sz w:val="20"/>
        </w:rPr>
        <w:t xml:space="preserve"> ne peux pas vous indiquer de raccourci si vous ne me dites pas votre destination » Matt in Le Journal d’un Geek.</w:t>
      </w:r>
    </w:p>
    <w:p w14:paraId="10C8C31A" w14:textId="77777777" w:rsidR="009D6AF2" w:rsidRDefault="00986553" w:rsidP="009469FF">
      <w:pPr>
        <w:pStyle w:val="Paragraphedeliste"/>
        <w:numPr>
          <w:ilvl w:val="0"/>
          <w:numId w:val="16"/>
        </w:numPr>
      </w:pPr>
      <w:r w:rsidRPr="00D760AD">
        <w:rPr>
          <w:b/>
        </w:rPr>
        <w:t>Lancer</w:t>
      </w:r>
      <w:r>
        <w:t xml:space="preserve"> l’</w:t>
      </w:r>
      <w:r w:rsidR="009D6AF2">
        <w:t>Explorateur de fichiers</w:t>
      </w:r>
    </w:p>
    <w:p w14:paraId="10C8C31B" w14:textId="77777777" w:rsidR="00986553" w:rsidRDefault="009D6AF2" w:rsidP="009469FF">
      <w:pPr>
        <w:pStyle w:val="Paragraphedeliste"/>
        <w:numPr>
          <w:ilvl w:val="0"/>
          <w:numId w:val="16"/>
        </w:numPr>
      </w:pPr>
      <w:r w:rsidRPr="009D6AF2">
        <w:rPr>
          <w:b/>
        </w:rPr>
        <w:t>P</w:t>
      </w:r>
      <w:r w:rsidR="00986553" w:rsidRPr="00D760AD">
        <w:rPr>
          <w:b/>
        </w:rPr>
        <w:t>arcourir</w:t>
      </w:r>
      <w:r w:rsidR="00986553">
        <w:t xml:space="preserve"> l’arborescence </w:t>
      </w:r>
      <w:r>
        <w:t>et</w:t>
      </w:r>
      <w:r w:rsidR="00986553">
        <w:t xml:space="preserve"> </w:t>
      </w:r>
      <w:r w:rsidR="00986553" w:rsidRPr="00D760AD">
        <w:rPr>
          <w:b/>
        </w:rPr>
        <w:t>sélectionner</w:t>
      </w:r>
      <w:r w:rsidR="00986553">
        <w:t xml:space="preserve"> </w:t>
      </w:r>
      <w:r w:rsidR="00986553" w:rsidRPr="00D760AD">
        <w:rPr>
          <w:b/>
        </w:rPr>
        <w:t>votre cible</w:t>
      </w:r>
      <w:r w:rsidR="00986553">
        <w:t xml:space="preserve"> (fichier, dossier, application, périphérique etc.)</w:t>
      </w:r>
    </w:p>
    <w:p w14:paraId="10C8C31C" w14:textId="77777777" w:rsidR="002700A9" w:rsidRDefault="002700A9" w:rsidP="009469FF">
      <w:pPr>
        <w:pStyle w:val="Paragraphedeliste"/>
        <w:numPr>
          <w:ilvl w:val="0"/>
          <w:numId w:val="16"/>
        </w:numPr>
      </w:pPr>
      <w:r>
        <w:t xml:space="preserve">Faire </w:t>
      </w:r>
      <w:r w:rsidRPr="009D6AF2">
        <w:rPr>
          <w:b/>
        </w:rPr>
        <w:t>un clic droit</w:t>
      </w:r>
      <w:r>
        <w:t xml:space="preserve"> sur l’icône </w:t>
      </w:r>
      <w:r w:rsidR="009D6AF2">
        <w:t xml:space="preserve">de la </w:t>
      </w:r>
      <w:r w:rsidR="00986553">
        <w:t>cible</w:t>
      </w:r>
      <w:r>
        <w:t xml:space="preserve"> </w:t>
      </w:r>
    </w:p>
    <w:p w14:paraId="10C8C31D" w14:textId="77777777" w:rsidR="001167A8" w:rsidRDefault="001167A8" w:rsidP="009469FF">
      <w:pPr>
        <w:pStyle w:val="Paragraphedeliste"/>
        <w:numPr>
          <w:ilvl w:val="0"/>
          <w:numId w:val="16"/>
        </w:numPr>
      </w:pPr>
      <w:r>
        <w:t>Dans l</w:t>
      </w:r>
      <w:r w:rsidR="008D7D53">
        <w:t xml:space="preserve">e menu contextuel, </w:t>
      </w:r>
      <w:r w:rsidR="008D7D53" w:rsidRPr="008D7D53">
        <w:rPr>
          <w:b/>
        </w:rPr>
        <w:t>pointer</w:t>
      </w:r>
      <w:r w:rsidR="008D7D53">
        <w:t xml:space="preserve"> </w:t>
      </w:r>
      <w:proofErr w:type="gramStart"/>
      <w:r w:rsidR="008D7D53">
        <w:t>la souris sur</w:t>
      </w:r>
      <w:proofErr w:type="gramEnd"/>
      <w:r w:rsidR="008D7D53">
        <w:t xml:space="preserve"> « </w:t>
      </w:r>
      <w:r w:rsidR="008D7D53" w:rsidRPr="008D7D53">
        <w:rPr>
          <w:b/>
        </w:rPr>
        <w:t>E</w:t>
      </w:r>
      <w:r w:rsidRPr="008D7D53">
        <w:rPr>
          <w:b/>
        </w:rPr>
        <w:t>nvoyer</w:t>
      </w:r>
      <w:r>
        <w:t xml:space="preserve"> </w:t>
      </w:r>
      <w:r w:rsidRPr="008D7D53">
        <w:rPr>
          <w:b/>
        </w:rPr>
        <w:t>vers</w:t>
      </w:r>
      <w:r w:rsidR="008D7D53">
        <w:t> » (1)</w:t>
      </w:r>
    </w:p>
    <w:p w14:paraId="10C8C31E" w14:textId="05F2FFFB" w:rsidR="008D7D53" w:rsidRDefault="008D7D53" w:rsidP="009469FF">
      <w:pPr>
        <w:pStyle w:val="Paragraphedeliste"/>
        <w:numPr>
          <w:ilvl w:val="0"/>
          <w:numId w:val="16"/>
        </w:numPr>
      </w:pPr>
      <w:r>
        <w:t xml:space="preserve">Dans le menu déroulant </w:t>
      </w:r>
      <w:r w:rsidRPr="008D7D53">
        <w:rPr>
          <w:b/>
        </w:rPr>
        <w:t>cliquer</w:t>
      </w:r>
      <w:r>
        <w:t xml:space="preserve"> sur « </w:t>
      </w:r>
      <w:r w:rsidRPr="008D7D53">
        <w:rPr>
          <w:b/>
        </w:rPr>
        <w:t>Bureau</w:t>
      </w:r>
      <w:r>
        <w:t xml:space="preserve"> (</w:t>
      </w:r>
      <w:r w:rsidRPr="008D7D53">
        <w:rPr>
          <w:b/>
        </w:rPr>
        <w:t>créer</w:t>
      </w:r>
      <w:r>
        <w:t xml:space="preserve"> </w:t>
      </w:r>
      <w:r w:rsidRPr="008D7D53">
        <w:rPr>
          <w:b/>
        </w:rPr>
        <w:t>un</w:t>
      </w:r>
      <w:r>
        <w:t xml:space="preserve"> </w:t>
      </w:r>
      <w:r w:rsidRPr="008D7D53">
        <w:rPr>
          <w:b/>
        </w:rPr>
        <w:t>raccourci</w:t>
      </w:r>
      <w:r>
        <w:t>) » (2</w:t>
      </w:r>
      <w:r w:rsidR="00667483">
        <w:t xml:space="preserve">) </w:t>
      </w:r>
      <w:r>
        <w:br/>
        <w:t>Votre raccourci apparaît sur le bureau </w:t>
      </w:r>
      <w:r w:rsidR="00667483">
        <w:t xml:space="preserve">: </w:t>
      </w:r>
      <w:r>
        <w:br/>
        <w:t>Un double clic suffit pour ouvrir un fichier ou un dossier, lancer une application etc.</w:t>
      </w:r>
    </w:p>
    <w:p w14:paraId="10C8C31F" w14:textId="77777777" w:rsidR="008D7D53" w:rsidRDefault="001167A8" w:rsidP="008D7D53">
      <w:pPr>
        <w:keepNext/>
        <w:jc w:val="center"/>
      </w:pPr>
      <w:r>
        <w:rPr>
          <w:noProof/>
          <w:lang w:eastAsia="fr-FR"/>
        </w:rPr>
        <w:drawing>
          <wp:inline distT="0" distB="0" distL="0" distR="0" wp14:anchorId="10C8C5B8" wp14:editId="10C8C5B9">
            <wp:extent cx="3926064" cy="2647214"/>
            <wp:effectExtent l="19050" t="0" r="0" b="0"/>
            <wp:docPr id="225" name="Image 4" descr="C:\Users\david\AppData\Local\Temp\SNAGHTML1cb1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avid\AppData\Local\Temp\SNAGHTML1cb175.PNG"/>
                    <pic:cNvPicPr>
                      <a:picLocks noChangeAspect="1" noChangeArrowheads="1"/>
                    </pic:cNvPicPr>
                  </pic:nvPicPr>
                  <pic:blipFill>
                    <a:blip r:embed="rId25" cstate="print"/>
                    <a:srcRect/>
                    <a:stretch>
                      <a:fillRect/>
                    </a:stretch>
                  </pic:blipFill>
                  <pic:spPr bwMode="auto">
                    <a:xfrm>
                      <a:off x="0" y="0"/>
                      <a:ext cx="3926675" cy="2647626"/>
                    </a:xfrm>
                    <a:prstGeom prst="rect">
                      <a:avLst/>
                    </a:prstGeom>
                    <a:noFill/>
                    <a:ln w="9525">
                      <a:noFill/>
                      <a:miter lim="800000"/>
                      <a:headEnd/>
                      <a:tailEnd/>
                    </a:ln>
                  </pic:spPr>
                </pic:pic>
              </a:graphicData>
            </a:graphic>
          </wp:inline>
        </w:drawing>
      </w:r>
    </w:p>
    <w:p w14:paraId="10C8C320" w14:textId="77777777" w:rsidR="001167A8" w:rsidRDefault="008D7D53" w:rsidP="008D7D53">
      <w:pPr>
        <w:pStyle w:val="Lgende"/>
      </w:pPr>
      <w:r>
        <w:t xml:space="preserve">Figure </w:t>
      </w:r>
      <w:fldSimple w:instr=" SEQ Figure \* ARABIC ">
        <w:r w:rsidR="009469FF">
          <w:rPr>
            <w:noProof/>
          </w:rPr>
          <w:t>15</w:t>
        </w:r>
      </w:fldSimple>
      <w:r>
        <w:t xml:space="preserve"> : Créer un raccourci depuis le menu contextuel</w:t>
      </w:r>
    </w:p>
    <w:p w14:paraId="10C8C321" w14:textId="77777777" w:rsidR="00D760AD" w:rsidRDefault="00D760AD">
      <w:r>
        <w:br w:type="page"/>
      </w:r>
    </w:p>
    <w:p w14:paraId="10C8C322" w14:textId="77777777" w:rsidR="00530B3F" w:rsidRDefault="00530B3F" w:rsidP="00530B3F">
      <w:pPr>
        <w:pStyle w:val="Titre5"/>
      </w:pPr>
      <w:r w:rsidRPr="00986553">
        <w:lastRenderedPageBreak/>
        <w:t xml:space="preserve">Créer un raccourci </w:t>
      </w:r>
      <w:r>
        <w:t>avec</w:t>
      </w:r>
      <w:r w:rsidRPr="00986553">
        <w:t xml:space="preserve"> le menu contextuel</w:t>
      </w:r>
      <w:r>
        <w:t xml:space="preserve"> : </w:t>
      </w:r>
      <w:r w:rsidRPr="00530B3F">
        <w:rPr>
          <w:b/>
        </w:rPr>
        <w:t>la méthode « Copier/Coller le raccourci</w:t>
      </w:r>
      <w:r>
        <w:t> »</w:t>
      </w:r>
    </w:p>
    <w:p w14:paraId="10C8C323" w14:textId="77777777" w:rsidR="00530B3F" w:rsidRPr="00D760AD" w:rsidRDefault="0088707B" w:rsidP="00530B3F">
      <w:pPr>
        <w:ind w:left="284"/>
        <w:rPr>
          <w:i/>
          <w:sz w:val="20"/>
        </w:rPr>
      </w:pPr>
      <w:r>
        <w:rPr>
          <w:noProof/>
          <w:lang w:eastAsia="fr-FR"/>
        </w:rPr>
        <w:drawing>
          <wp:anchor distT="0" distB="0" distL="114300" distR="114300" simplePos="0" relativeHeight="251665920" behindDoc="0" locked="0" layoutInCell="1" allowOverlap="1" wp14:anchorId="10C8C5BA" wp14:editId="10C8C5BB">
            <wp:simplePos x="0" y="0"/>
            <wp:positionH relativeFrom="column">
              <wp:posOffset>4152265</wp:posOffset>
            </wp:positionH>
            <wp:positionV relativeFrom="paragraph">
              <wp:posOffset>66675</wp:posOffset>
            </wp:positionV>
            <wp:extent cx="2131695" cy="2178050"/>
            <wp:effectExtent l="19050" t="0" r="1905" b="0"/>
            <wp:wrapSquare wrapText="bothSides"/>
            <wp:docPr id="277" name="Image 28" descr="C:\Users\david\AppData\Local\Temp\SNAGHTML5fe5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david\AppData\Local\Temp\SNAGHTML5fe551.PNG"/>
                    <pic:cNvPicPr>
                      <a:picLocks noChangeAspect="1" noChangeArrowheads="1"/>
                    </pic:cNvPicPr>
                  </pic:nvPicPr>
                  <pic:blipFill>
                    <a:blip r:embed="rId26" cstate="print"/>
                    <a:srcRect/>
                    <a:stretch>
                      <a:fillRect/>
                    </a:stretch>
                  </pic:blipFill>
                  <pic:spPr bwMode="auto">
                    <a:xfrm>
                      <a:off x="0" y="0"/>
                      <a:ext cx="2131695" cy="2178050"/>
                    </a:xfrm>
                    <a:prstGeom prst="rect">
                      <a:avLst/>
                    </a:prstGeom>
                    <a:noFill/>
                    <a:ln w="9525">
                      <a:noFill/>
                      <a:miter lim="800000"/>
                      <a:headEnd/>
                      <a:tailEnd/>
                    </a:ln>
                  </pic:spPr>
                </pic:pic>
              </a:graphicData>
            </a:graphic>
          </wp:anchor>
        </w:drawing>
      </w:r>
    </w:p>
    <w:p w14:paraId="10C8C324" w14:textId="77777777" w:rsidR="00530B3F" w:rsidRDefault="00530B3F" w:rsidP="009469FF">
      <w:pPr>
        <w:pStyle w:val="Paragraphedeliste"/>
        <w:numPr>
          <w:ilvl w:val="0"/>
          <w:numId w:val="16"/>
        </w:numPr>
      </w:pPr>
      <w:r w:rsidRPr="00D760AD">
        <w:rPr>
          <w:b/>
        </w:rPr>
        <w:t>Lancer</w:t>
      </w:r>
      <w:r>
        <w:t xml:space="preserve"> l’Explorateur de fichiers</w:t>
      </w:r>
      <w:r w:rsidR="00E57E65">
        <w:br/>
      </w:r>
      <w:r w:rsidR="00E57E65" w:rsidRPr="00E57E65">
        <w:rPr>
          <w:i/>
        </w:rPr>
        <w:t>Il ne doit pas occuper tout l’écran.</w:t>
      </w:r>
    </w:p>
    <w:p w14:paraId="10C8C325" w14:textId="77777777" w:rsidR="00530B3F" w:rsidRDefault="00530B3F" w:rsidP="009469FF">
      <w:pPr>
        <w:pStyle w:val="Paragraphedeliste"/>
        <w:numPr>
          <w:ilvl w:val="0"/>
          <w:numId w:val="16"/>
        </w:numPr>
      </w:pPr>
      <w:r w:rsidRPr="009D6AF2">
        <w:rPr>
          <w:b/>
        </w:rPr>
        <w:t>P</w:t>
      </w:r>
      <w:r w:rsidRPr="00D760AD">
        <w:rPr>
          <w:b/>
        </w:rPr>
        <w:t>arcourir</w:t>
      </w:r>
      <w:r>
        <w:t xml:space="preserve"> l’arborescence et </w:t>
      </w:r>
      <w:r w:rsidRPr="00D760AD">
        <w:rPr>
          <w:b/>
        </w:rPr>
        <w:t>sélectionner</w:t>
      </w:r>
      <w:r>
        <w:t xml:space="preserve"> </w:t>
      </w:r>
      <w:r w:rsidRPr="00D760AD">
        <w:rPr>
          <w:b/>
        </w:rPr>
        <w:t>votre cible</w:t>
      </w:r>
      <w:r>
        <w:t xml:space="preserve"> </w:t>
      </w:r>
    </w:p>
    <w:p w14:paraId="10C8C326" w14:textId="77777777" w:rsidR="006C2935" w:rsidRPr="006C2935" w:rsidRDefault="0088707B" w:rsidP="009469FF">
      <w:pPr>
        <w:pStyle w:val="Paragraphedeliste"/>
        <w:numPr>
          <w:ilvl w:val="0"/>
          <w:numId w:val="16"/>
        </w:numPr>
      </w:pPr>
      <w:r w:rsidRPr="006C2935">
        <w:rPr>
          <w:b/>
        </w:rPr>
        <w:t>Copier la cible</w:t>
      </w:r>
    </w:p>
    <w:p w14:paraId="10C8C327" w14:textId="77777777" w:rsidR="00E57E65" w:rsidRDefault="00E57E65" w:rsidP="009469FF">
      <w:pPr>
        <w:pStyle w:val="Paragraphedeliste"/>
        <w:numPr>
          <w:ilvl w:val="0"/>
          <w:numId w:val="16"/>
        </w:numPr>
      </w:pPr>
      <w:r>
        <w:t xml:space="preserve">Faire </w:t>
      </w:r>
      <w:r w:rsidRPr="006C2935">
        <w:rPr>
          <w:b/>
        </w:rPr>
        <w:t>un clic droit</w:t>
      </w:r>
      <w:r w:rsidR="006C2935" w:rsidRPr="006C2935">
        <w:rPr>
          <w:b/>
        </w:rPr>
        <w:t xml:space="preserve"> sur le B</w:t>
      </w:r>
      <w:r w:rsidRPr="006C2935">
        <w:rPr>
          <w:b/>
        </w:rPr>
        <w:t>ureau</w:t>
      </w:r>
    </w:p>
    <w:p w14:paraId="10C8C328" w14:textId="3F8BA632" w:rsidR="00530B3F" w:rsidRDefault="00E57E65" w:rsidP="009469FF">
      <w:pPr>
        <w:pStyle w:val="Paragraphedeliste"/>
        <w:numPr>
          <w:ilvl w:val="0"/>
          <w:numId w:val="16"/>
        </w:numPr>
      </w:pPr>
      <w:r>
        <w:t xml:space="preserve">Dans le menu qui apparaît, cliquer sur </w:t>
      </w:r>
      <w:r w:rsidR="006C2935">
        <w:br/>
      </w:r>
      <w:r>
        <w:t>« </w:t>
      </w:r>
      <w:r w:rsidRPr="00E57E65">
        <w:rPr>
          <w:b/>
        </w:rPr>
        <w:t>Coller le raccourci</w:t>
      </w:r>
      <w:r>
        <w:t> » (</w:t>
      </w:r>
      <w:r w:rsidR="006C2935">
        <w:t>1</w:t>
      </w:r>
      <w:r w:rsidR="00667483">
        <w:t xml:space="preserve">) </w:t>
      </w:r>
      <w:r>
        <w:br/>
      </w:r>
      <w:r w:rsidR="00530B3F">
        <w:t>Votre raccourci apparaît sur le bureau :</w:t>
      </w:r>
      <w:r w:rsidR="00530B3F">
        <w:br/>
      </w:r>
    </w:p>
    <w:p w14:paraId="10C8C329" w14:textId="77777777" w:rsidR="00530B3F" w:rsidRDefault="00530B3F" w:rsidP="00530B3F"/>
    <w:p w14:paraId="10C8C32A" w14:textId="77777777" w:rsidR="002700A9" w:rsidRDefault="00D760AD" w:rsidP="00D760AD">
      <w:pPr>
        <w:pStyle w:val="Titre5"/>
      </w:pPr>
      <w:r>
        <w:t xml:space="preserve">Créer un raccourci </w:t>
      </w:r>
      <w:r w:rsidR="00530B3F">
        <w:t>avec</w:t>
      </w:r>
      <w:r>
        <w:t xml:space="preserve"> le presse-papier</w:t>
      </w:r>
    </w:p>
    <w:p w14:paraId="10C8C32B" w14:textId="77777777" w:rsidR="00D760AD" w:rsidRDefault="00D760AD" w:rsidP="00D760AD">
      <w:pPr>
        <w:ind w:left="284"/>
      </w:pPr>
    </w:p>
    <w:p w14:paraId="10C8C32C" w14:textId="77777777" w:rsidR="001541C9" w:rsidRDefault="00347C5E" w:rsidP="00347C5E">
      <w:pPr>
        <w:ind w:left="284"/>
      </w:pPr>
      <w:r>
        <w:rPr>
          <w:noProof/>
          <w:lang w:eastAsia="fr-FR"/>
        </w:rPr>
        <w:drawing>
          <wp:inline distT="0" distB="0" distL="0" distR="0" wp14:anchorId="10C8C5BC" wp14:editId="10C8C5BD">
            <wp:extent cx="5540001" cy="985962"/>
            <wp:effectExtent l="19050" t="0" r="3549" b="0"/>
            <wp:docPr id="241"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srcRect/>
                    <a:stretch>
                      <a:fillRect/>
                    </a:stretch>
                  </pic:blipFill>
                  <pic:spPr bwMode="auto">
                    <a:xfrm>
                      <a:off x="0" y="0"/>
                      <a:ext cx="5567396" cy="990838"/>
                    </a:xfrm>
                    <a:prstGeom prst="rect">
                      <a:avLst/>
                    </a:prstGeom>
                    <a:noFill/>
                    <a:ln w="9525">
                      <a:noFill/>
                      <a:miter lim="800000"/>
                      <a:headEnd/>
                      <a:tailEnd/>
                    </a:ln>
                  </pic:spPr>
                </pic:pic>
              </a:graphicData>
            </a:graphic>
          </wp:inline>
        </w:drawing>
      </w:r>
    </w:p>
    <w:p w14:paraId="10C8C32D" w14:textId="77777777" w:rsidR="001541C9" w:rsidRDefault="00347C5E" w:rsidP="009469FF">
      <w:pPr>
        <w:pStyle w:val="Paragraphedeliste"/>
        <w:numPr>
          <w:ilvl w:val="0"/>
          <w:numId w:val="16"/>
        </w:numPr>
        <w:ind w:left="851" w:hanging="567"/>
      </w:pPr>
      <w:r>
        <w:rPr>
          <w:b/>
          <w:noProof/>
          <w:lang w:eastAsia="fr-FR"/>
        </w:rPr>
        <w:drawing>
          <wp:anchor distT="0" distB="0" distL="114300" distR="114300" simplePos="0" relativeHeight="251663872" behindDoc="0" locked="0" layoutInCell="1" allowOverlap="1" wp14:anchorId="10C8C5BE" wp14:editId="10C8C5BF">
            <wp:simplePos x="0" y="0"/>
            <wp:positionH relativeFrom="column">
              <wp:posOffset>57150</wp:posOffset>
            </wp:positionH>
            <wp:positionV relativeFrom="paragraph">
              <wp:posOffset>28575</wp:posOffset>
            </wp:positionV>
            <wp:extent cx="1221105" cy="2448560"/>
            <wp:effectExtent l="19050" t="0" r="0" b="0"/>
            <wp:wrapSquare wrapText="bothSides"/>
            <wp:docPr id="252" name="Image 13" descr="C:\Users\david\AppData\Local\Temp\SNAGHTML458eb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david\AppData\Local\Temp\SNAGHTML458eb3.PNG"/>
                    <pic:cNvPicPr>
                      <a:picLocks noChangeAspect="1" noChangeArrowheads="1"/>
                    </pic:cNvPicPr>
                  </pic:nvPicPr>
                  <pic:blipFill>
                    <a:blip r:embed="rId28" cstate="print"/>
                    <a:srcRect/>
                    <a:stretch>
                      <a:fillRect/>
                    </a:stretch>
                  </pic:blipFill>
                  <pic:spPr bwMode="auto">
                    <a:xfrm>
                      <a:off x="0" y="0"/>
                      <a:ext cx="1221105" cy="2448560"/>
                    </a:xfrm>
                    <a:prstGeom prst="rect">
                      <a:avLst/>
                    </a:prstGeom>
                    <a:noFill/>
                    <a:ln w="9525">
                      <a:noFill/>
                      <a:miter lim="800000"/>
                      <a:headEnd/>
                      <a:tailEnd/>
                    </a:ln>
                  </pic:spPr>
                </pic:pic>
              </a:graphicData>
            </a:graphic>
          </wp:anchor>
        </w:drawing>
      </w:r>
      <w:r w:rsidR="00D760AD" w:rsidRPr="00D760AD">
        <w:rPr>
          <w:b/>
        </w:rPr>
        <w:t>Lancer</w:t>
      </w:r>
      <w:r w:rsidR="00D760AD">
        <w:t xml:space="preserve"> </w:t>
      </w:r>
      <w:r w:rsidR="00D760AD" w:rsidRPr="00D760AD">
        <w:rPr>
          <w:b/>
        </w:rPr>
        <w:t>l’</w:t>
      </w:r>
      <w:r w:rsidR="00D760AD">
        <w:rPr>
          <w:b/>
        </w:rPr>
        <w:t>E</w:t>
      </w:r>
      <w:r w:rsidR="00D760AD" w:rsidRPr="00D760AD">
        <w:rPr>
          <w:b/>
        </w:rPr>
        <w:t>xplorateur</w:t>
      </w:r>
      <w:r w:rsidR="00D760AD">
        <w:rPr>
          <w:b/>
        </w:rPr>
        <w:t xml:space="preserve"> </w:t>
      </w:r>
      <w:r w:rsidR="00D760AD" w:rsidRPr="00D760AD">
        <w:t>de fichiers</w:t>
      </w:r>
      <w:r w:rsidR="00D760AD">
        <w:t xml:space="preserve"> </w:t>
      </w:r>
    </w:p>
    <w:p w14:paraId="10C8C32E" w14:textId="77777777" w:rsidR="00D760AD" w:rsidRDefault="001541C9" w:rsidP="009469FF">
      <w:pPr>
        <w:pStyle w:val="Paragraphedeliste"/>
        <w:numPr>
          <w:ilvl w:val="0"/>
          <w:numId w:val="16"/>
        </w:numPr>
        <w:ind w:left="851" w:hanging="567"/>
      </w:pPr>
      <w:r>
        <w:rPr>
          <w:b/>
        </w:rPr>
        <w:t>P</w:t>
      </w:r>
      <w:r w:rsidR="00D760AD" w:rsidRPr="00D760AD">
        <w:rPr>
          <w:b/>
        </w:rPr>
        <w:t>arcourir</w:t>
      </w:r>
      <w:r w:rsidR="00D760AD">
        <w:t xml:space="preserve"> l’arborescence </w:t>
      </w:r>
      <w:r>
        <w:t>et</w:t>
      </w:r>
      <w:r w:rsidR="00D760AD">
        <w:t xml:space="preserve"> </w:t>
      </w:r>
      <w:r w:rsidR="00D760AD" w:rsidRPr="00D760AD">
        <w:rPr>
          <w:b/>
        </w:rPr>
        <w:t>sélectionner</w:t>
      </w:r>
      <w:r w:rsidR="00D760AD">
        <w:t xml:space="preserve"> </w:t>
      </w:r>
      <w:r w:rsidR="00D760AD" w:rsidRPr="00D760AD">
        <w:rPr>
          <w:b/>
        </w:rPr>
        <w:t>votre</w:t>
      </w:r>
      <w:r w:rsidR="00D760AD">
        <w:t xml:space="preserve"> </w:t>
      </w:r>
      <w:r w:rsidR="00D760AD" w:rsidRPr="00D760AD">
        <w:rPr>
          <w:b/>
        </w:rPr>
        <w:t>cible</w:t>
      </w:r>
      <w:r w:rsidR="00D760AD">
        <w:t xml:space="preserve"> (fichier, dossier, application, périphérique etc.)</w:t>
      </w:r>
    </w:p>
    <w:p w14:paraId="10C8C32F" w14:textId="77777777" w:rsidR="00347C5E" w:rsidRDefault="00D760AD" w:rsidP="009469FF">
      <w:pPr>
        <w:pStyle w:val="Paragraphedeliste"/>
        <w:numPr>
          <w:ilvl w:val="0"/>
          <w:numId w:val="16"/>
        </w:numPr>
        <w:ind w:left="851" w:hanging="567"/>
      </w:pPr>
      <w:r w:rsidRPr="001541C9">
        <w:rPr>
          <w:b/>
        </w:rPr>
        <w:t>Dans la barre d’outils</w:t>
      </w:r>
      <w:r>
        <w:t xml:space="preserve"> </w:t>
      </w:r>
      <w:r w:rsidR="001541C9">
        <w:t>du gestionnaire</w:t>
      </w:r>
      <w:r w:rsidR="00347C5E">
        <w:t>,</w:t>
      </w:r>
      <w:r w:rsidR="00B82044">
        <w:t xml:space="preserve"> </w:t>
      </w:r>
      <w:r w:rsidR="001541C9">
        <w:t>onglet Accueil</w:t>
      </w:r>
      <w:r w:rsidR="00347C5E">
        <w:t xml:space="preserve"> (1</w:t>
      </w:r>
      <w:r w:rsidR="001541C9">
        <w:t>)</w:t>
      </w:r>
      <w:r w:rsidR="00347C5E">
        <w:t>,</w:t>
      </w:r>
    </w:p>
    <w:p w14:paraId="10C8C330" w14:textId="2280D2CF" w:rsidR="00D760AD" w:rsidRDefault="00D760AD" w:rsidP="009469FF">
      <w:pPr>
        <w:pStyle w:val="Paragraphedeliste"/>
        <w:numPr>
          <w:ilvl w:val="1"/>
          <w:numId w:val="16"/>
        </w:numPr>
      </w:pPr>
      <w:r>
        <w:t xml:space="preserve"> </w:t>
      </w:r>
      <w:r w:rsidRPr="001541C9">
        <w:rPr>
          <w:b/>
        </w:rPr>
        <w:t>cliquer</w:t>
      </w:r>
      <w:r>
        <w:t xml:space="preserve"> sur le bouton </w:t>
      </w:r>
      <w:r w:rsidR="001541C9">
        <w:t>« </w:t>
      </w:r>
      <w:r w:rsidRPr="001541C9">
        <w:rPr>
          <w:b/>
        </w:rPr>
        <w:t>Copier</w:t>
      </w:r>
      <w:r w:rsidR="001541C9">
        <w:rPr>
          <w:b/>
        </w:rPr>
        <w:t> »</w:t>
      </w:r>
      <w:r w:rsidR="00347C5E">
        <w:rPr>
          <w:b/>
        </w:rPr>
        <w:t xml:space="preserve"> </w:t>
      </w:r>
      <w:r w:rsidR="00347C5E" w:rsidRPr="00347C5E">
        <w:t>(2</w:t>
      </w:r>
      <w:r w:rsidR="00667483" w:rsidRPr="00347C5E">
        <w:t xml:space="preserve">) </w:t>
      </w:r>
      <w:r>
        <w:br/>
      </w:r>
      <w:r w:rsidRPr="00347C5E">
        <w:rPr>
          <w:i/>
        </w:rPr>
        <w:t>L’élément est</w:t>
      </w:r>
      <w:r w:rsidR="001541C9" w:rsidRPr="00347C5E">
        <w:rPr>
          <w:i/>
        </w:rPr>
        <w:t xml:space="preserve"> placé dans le presse-</w:t>
      </w:r>
      <w:r w:rsidRPr="00347C5E">
        <w:rPr>
          <w:i/>
        </w:rPr>
        <w:t>papier</w:t>
      </w:r>
      <w:r w:rsidR="001541C9" w:rsidRPr="00347C5E">
        <w:rPr>
          <w:i/>
        </w:rPr>
        <w:t>s</w:t>
      </w:r>
    </w:p>
    <w:p w14:paraId="10C8C331" w14:textId="77777777" w:rsidR="00D760AD" w:rsidRPr="001541C9" w:rsidRDefault="00D760AD" w:rsidP="009469FF">
      <w:pPr>
        <w:pStyle w:val="Paragraphedeliste"/>
        <w:numPr>
          <w:ilvl w:val="0"/>
          <w:numId w:val="16"/>
        </w:numPr>
        <w:ind w:left="851" w:hanging="567"/>
      </w:pPr>
      <w:r>
        <w:t xml:space="preserve">Depuis l’explorateur, </w:t>
      </w:r>
      <w:r w:rsidR="00B82044">
        <w:rPr>
          <w:b/>
        </w:rPr>
        <w:t>cliquer sur</w:t>
      </w:r>
      <w:r w:rsidRPr="001541C9">
        <w:rPr>
          <w:b/>
        </w:rPr>
        <w:t xml:space="preserve"> le dossier Bureau</w:t>
      </w:r>
      <w:r w:rsidR="00347C5E">
        <w:rPr>
          <w:b/>
        </w:rPr>
        <w:t xml:space="preserve"> </w:t>
      </w:r>
      <w:r w:rsidR="00347C5E" w:rsidRPr="00347C5E">
        <w:t>(3)</w:t>
      </w:r>
    </w:p>
    <w:p w14:paraId="10C8C332" w14:textId="77777777" w:rsidR="001541C9" w:rsidRPr="001541C9" w:rsidRDefault="001541C9" w:rsidP="009469FF">
      <w:pPr>
        <w:pStyle w:val="Paragraphedeliste"/>
        <w:numPr>
          <w:ilvl w:val="0"/>
          <w:numId w:val="16"/>
        </w:numPr>
        <w:ind w:left="851" w:hanging="567"/>
      </w:pPr>
      <w:r w:rsidRPr="001541C9">
        <w:t>Dans la barre d’outils</w:t>
      </w:r>
      <w:r>
        <w:t xml:space="preserve">, cliquer sur le bouton </w:t>
      </w:r>
      <w:r w:rsidR="00347C5E">
        <w:t>« </w:t>
      </w:r>
      <w:r w:rsidR="00347C5E" w:rsidRPr="00347C5E">
        <w:rPr>
          <w:b/>
        </w:rPr>
        <w:t>C</w:t>
      </w:r>
      <w:r w:rsidRPr="00347C5E">
        <w:rPr>
          <w:b/>
        </w:rPr>
        <w:t xml:space="preserve">oller </w:t>
      </w:r>
      <w:r w:rsidR="00347C5E" w:rsidRPr="00347C5E">
        <w:rPr>
          <w:b/>
        </w:rPr>
        <w:t>le</w:t>
      </w:r>
      <w:r w:rsidRPr="00347C5E">
        <w:rPr>
          <w:b/>
        </w:rPr>
        <w:t xml:space="preserve"> raccourci</w:t>
      </w:r>
      <w:r w:rsidR="00347C5E">
        <w:t> » (4)</w:t>
      </w:r>
    </w:p>
    <w:p w14:paraId="10C8C333" w14:textId="77777777" w:rsidR="00D760AD" w:rsidRDefault="00D760AD" w:rsidP="00D760AD">
      <w:pPr>
        <w:ind w:left="284"/>
      </w:pPr>
    </w:p>
    <w:p w14:paraId="10C8C334" w14:textId="77777777" w:rsidR="00347C5E" w:rsidRDefault="00347C5E" w:rsidP="00D760AD">
      <w:pPr>
        <w:ind w:left="284"/>
      </w:pPr>
    </w:p>
    <w:p w14:paraId="10C8C335" w14:textId="77777777" w:rsidR="00347C5E" w:rsidRDefault="00347C5E" w:rsidP="00D760AD">
      <w:pPr>
        <w:ind w:left="284"/>
      </w:pPr>
    </w:p>
    <w:p w14:paraId="10C8C336" w14:textId="77777777" w:rsidR="009C7869" w:rsidRDefault="009C7869">
      <w:r>
        <w:br w:type="page"/>
      </w:r>
    </w:p>
    <w:p w14:paraId="10C8C337" w14:textId="77777777" w:rsidR="009C7869" w:rsidRDefault="009C7869" w:rsidP="009C7869">
      <w:pPr>
        <w:pStyle w:val="Titre4"/>
      </w:pPr>
      <w:r>
        <w:lastRenderedPageBreak/>
        <w:t>Créer un raccourci depuis le Bureau Windows</w:t>
      </w:r>
    </w:p>
    <w:p w14:paraId="10C8C338" w14:textId="77777777" w:rsidR="009C7869" w:rsidRDefault="00EA337E" w:rsidP="009469FF">
      <w:pPr>
        <w:pStyle w:val="Paragraphedeliste"/>
        <w:numPr>
          <w:ilvl w:val="0"/>
          <w:numId w:val="18"/>
        </w:numPr>
      </w:pPr>
      <w:r>
        <w:rPr>
          <w:noProof/>
          <w:lang w:eastAsia="fr-FR"/>
        </w:rPr>
        <w:drawing>
          <wp:anchor distT="0" distB="0" distL="114300" distR="114300" simplePos="0" relativeHeight="251667968" behindDoc="1" locked="0" layoutInCell="1" allowOverlap="1" wp14:anchorId="10C8C5C0" wp14:editId="10C8C5C1">
            <wp:simplePos x="0" y="0"/>
            <wp:positionH relativeFrom="column">
              <wp:posOffset>1914525</wp:posOffset>
            </wp:positionH>
            <wp:positionV relativeFrom="paragraph">
              <wp:posOffset>3175</wp:posOffset>
            </wp:positionV>
            <wp:extent cx="4043680" cy="2926080"/>
            <wp:effectExtent l="19050" t="0" r="0" b="0"/>
            <wp:wrapTight wrapText="bothSides">
              <wp:wrapPolygon edited="0">
                <wp:start x="8242" y="0"/>
                <wp:lineTo x="7123" y="1547"/>
                <wp:lineTo x="7021" y="2250"/>
                <wp:lineTo x="8141" y="4500"/>
                <wp:lineTo x="8242" y="6750"/>
                <wp:lineTo x="407" y="7875"/>
                <wp:lineTo x="-102" y="8016"/>
                <wp:lineTo x="-102" y="21516"/>
                <wp:lineTo x="8955" y="21516"/>
                <wp:lineTo x="8955" y="20250"/>
                <wp:lineTo x="14144" y="20250"/>
                <wp:lineTo x="21573" y="18984"/>
                <wp:lineTo x="21573" y="0"/>
                <wp:lineTo x="8242" y="0"/>
              </wp:wrapPolygon>
            </wp:wrapTight>
            <wp:docPr id="279" name="Image 37" descr="C:\Users\david\AppData\Local\Temp\SNAGHTML7a42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david\AppData\Local\Temp\SNAGHTML7a4228.PNG"/>
                    <pic:cNvPicPr>
                      <a:picLocks noChangeAspect="1" noChangeArrowheads="1"/>
                    </pic:cNvPicPr>
                  </pic:nvPicPr>
                  <pic:blipFill>
                    <a:blip r:embed="rId29" cstate="print"/>
                    <a:srcRect/>
                    <a:stretch>
                      <a:fillRect/>
                    </a:stretch>
                  </pic:blipFill>
                  <pic:spPr bwMode="auto">
                    <a:xfrm>
                      <a:off x="0" y="0"/>
                      <a:ext cx="4043680" cy="2926080"/>
                    </a:xfrm>
                    <a:prstGeom prst="rect">
                      <a:avLst/>
                    </a:prstGeom>
                    <a:noFill/>
                    <a:ln w="9525">
                      <a:noFill/>
                      <a:miter lim="800000"/>
                      <a:headEnd/>
                      <a:tailEnd/>
                    </a:ln>
                  </pic:spPr>
                </pic:pic>
              </a:graphicData>
            </a:graphic>
          </wp:anchor>
        </w:drawing>
      </w:r>
      <w:r w:rsidR="009C7869">
        <w:t xml:space="preserve">Faire un </w:t>
      </w:r>
      <w:r w:rsidR="009C7869" w:rsidRPr="00BF3C34">
        <w:rPr>
          <w:b/>
        </w:rPr>
        <w:t>clic droit sur le bureau</w:t>
      </w:r>
    </w:p>
    <w:p w14:paraId="10C8C339" w14:textId="77777777" w:rsidR="009C7869" w:rsidRDefault="008838D6" w:rsidP="009469FF">
      <w:pPr>
        <w:pStyle w:val="Paragraphedeliste"/>
        <w:numPr>
          <w:ilvl w:val="0"/>
          <w:numId w:val="18"/>
        </w:numPr>
      </w:pPr>
      <w:r>
        <w:rPr>
          <w:noProof/>
          <w:lang w:eastAsia="fr-FR"/>
        </w:rPr>
        <mc:AlternateContent>
          <mc:Choice Requires="wps">
            <w:drawing>
              <wp:anchor distT="0" distB="0" distL="114300" distR="114300" simplePos="0" relativeHeight="251688448" behindDoc="0" locked="0" layoutInCell="1" allowOverlap="1" wp14:anchorId="10C8C5C2" wp14:editId="10C8C5C3">
                <wp:simplePos x="0" y="0"/>
                <wp:positionH relativeFrom="column">
                  <wp:posOffset>2942963</wp:posOffset>
                </wp:positionH>
                <wp:positionV relativeFrom="paragraph">
                  <wp:posOffset>176171</wp:posOffset>
                </wp:positionV>
                <wp:extent cx="189031" cy="914400"/>
                <wp:effectExtent l="209550" t="0" r="173355" b="0"/>
                <wp:wrapNone/>
                <wp:docPr id="104" name="AutoShape 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696361">
                          <a:off x="0" y="0"/>
                          <a:ext cx="189031" cy="914400"/>
                        </a:xfrm>
                        <a:prstGeom prst="downArrow">
                          <a:avLst>
                            <a:gd name="adj1" fmla="val 50000"/>
                            <a:gd name="adj2" fmla="val 112228"/>
                          </a:avLst>
                        </a:prstGeom>
                        <a:solidFill>
                          <a:srgbClr val="FF0000"/>
                        </a:solidFill>
                        <a:ln w="9525" cap="rnd">
                          <a:solidFill>
                            <a:srgbClr val="000000"/>
                          </a:solidFill>
                          <a:prstDash val="sysDot"/>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4F18F66"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83" o:spid="_x0000_s1026" type="#_x0000_t67" style="position:absolute;margin-left:231.75pt;margin-top:13.85pt;width:14.9pt;height:1in;rotation:-9725148fd;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" adj="16589" fillcolor="red">
                <v:stroke dashstyle="1 1" endcap="round"/>
                <v:textbox style="layout-flow:vertical-ideographic"/>
              </v:shape>
            </w:pict>
          </mc:Fallback>
        </mc:AlternateContent>
      </w:r>
      <w:r w:rsidR="009C7869">
        <w:t xml:space="preserve">Dans le menu </w:t>
      </w:r>
      <w:r w:rsidR="00EA337E" w:rsidRPr="00BF3C34">
        <w:rPr>
          <w:b/>
        </w:rPr>
        <w:t>pointer</w:t>
      </w:r>
      <w:r w:rsidR="00EA337E">
        <w:t xml:space="preserve"> « </w:t>
      </w:r>
      <w:r w:rsidR="00EA337E" w:rsidRPr="00BF3C34">
        <w:rPr>
          <w:b/>
        </w:rPr>
        <w:t>Nouveau</w:t>
      </w:r>
      <w:r w:rsidR="00EA337E">
        <w:t> »</w:t>
      </w:r>
      <w:r w:rsidR="0066572C">
        <w:t xml:space="preserve"> (1)</w:t>
      </w:r>
    </w:p>
    <w:p w14:paraId="10C8C33A" w14:textId="77777777" w:rsidR="00EA337E" w:rsidRDefault="00EA337E" w:rsidP="009469FF">
      <w:pPr>
        <w:pStyle w:val="Paragraphedeliste"/>
        <w:numPr>
          <w:ilvl w:val="0"/>
          <w:numId w:val="18"/>
        </w:numPr>
      </w:pPr>
      <w:r>
        <w:t xml:space="preserve">Dans le sous-menu </w:t>
      </w:r>
      <w:r w:rsidRPr="00BF3C34">
        <w:rPr>
          <w:b/>
        </w:rPr>
        <w:t>cliquer</w:t>
      </w:r>
      <w:r>
        <w:t xml:space="preserve"> sur </w:t>
      </w:r>
      <w:r w:rsidR="0066572C">
        <w:t>« </w:t>
      </w:r>
      <w:r w:rsidRPr="00BF3C34">
        <w:rPr>
          <w:b/>
        </w:rPr>
        <w:t>Raccourci</w:t>
      </w:r>
      <w:r w:rsidR="0066572C">
        <w:t> » (2)</w:t>
      </w:r>
    </w:p>
    <w:p w14:paraId="10C8C33B" w14:textId="77777777" w:rsidR="00EA337E" w:rsidRDefault="00EA337E" w:rsidP="00EA337E"/>
    <w:p w14:paraId="10C8C33C" w14:textId="77777777" w:rsidR="00EA337E" w:rsidRDefault="00EA337E" w:rsidP="00EA337E"/>
    <w:p w14:paraId="10C8C33D" w14:textId="77777777" w:rsidR="00EA337E" w:rsidRDefault="00EA337E" w:rsidP="00EA337E"/>
    <w:p w14:paraId="10C8C33E" w14:textId="77777777" w:rsidR="00EA337E" w:rsidRDefault="00EA337E" w:rsidP="00EA337E"/>
    <w:p w14:paraId="10C8C33F" w14:textId="77777777" w:rsidR="00EA337E" w:rsidRDefault="00EA337E" w:rsidP="00EA337E"/>
    <w:p w14:paraId="10C8C340" w14:textId="77777777" w:rsidR="00EA337E" w:rsidRDefault="00FF6693" w:rsidP="00EA337E">
      <w:r>
        <w:rPr>
          <w:noProof/>
          <w:lang w:eastAsia="fr-FR"/>
        </w:rPr>
        <mc:AlternateContent>
          <mc:Choice Requires="wps">
            <w:drawing>
              <wp:anchor distT="0" distB="0" distL="114300" distR="114300" simplePos="0" relativeHeight="251678208" behindDoc="0" locked="0" layoutInCell="1" allowOverlap="1" wp14:anchorId="10C8C5C4" wp14:editId="10C8C5C5">
                <wp:simplePos x="0" y="0"/>
                <wp:positionH relativeFrom="column">
                  <wp:posOffset>4487545</wp:posOffset>
                </wp:positionH>
                <wp:positionV relativeFrom="paragraph">
                  <wp:posOffset>132715</wp:posOffset>
                </wp:positionV>
                <wp:extent cx="175260" cy="786765"/>
                <wp:effectExtent l="15240" t="5715" r="19050" b="7620"/>
                <wp:wrapNone/>
                <wp:docPr id="79" name="AutoShape 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5260" cy="786765"/>
                        </a:xfrm>
                        <a:prstGeom prst="downArrow">
                          <a:avLst>
                            <a:gd name="adj1" fmla="val 50000"/>
                            <a:gd name="adj2" fmla="val 112228"/>
                          </a:avLst>
                        </a:prstGeom>
                        <a:solidFill>
                          <a:srgbClr val="FF0000"/>
                        </a:solidFill>
                        <a:ln w="9525" cap="rnd">
                          <a:solidFill>
                            <a:srgbClr val="000000"/>
                          </a:solidFill>
                          <a:prstDash val="sysDot"/>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E51C57" id="AutoShape 83" o:spid="_x0000_s1026" type="#_x0000_t67" style="position:absolute;margin-left:353.35pt;margin-top:10.45pt;width:13.8pt;height:61.9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" fillcolor="red">
                <v:stroke dashstyle="1 1" endcap="round"/>
                <v:textbox style="layout-flow:vertical-ideographic"/>
              </v:shape>
            </w:pict>
          </mc:Fallback>
        </mc:AlternateContent>
      </w:r>
    </w:p>
    <w:p w14:paraId="10C8C341" w14:textId="77777777" w:rsidR="00EA337E" w:rsidRDefault="003C5BC0" w:rsidP="00EA337E">
      <w:r>
        <w:rPr>
          <w:noProof/>
          <w:lang w:eastAsia="fr-FR"/>
        </w:rPr>
        <w:drawing>
          <wp:anchor distT="0" distB="0" distL="114300" distR="114300" simplePos="0" relativeHeight="251670016" behindDoc="1" locked="0" layoutInCell="1" allowOverlap="1" wp14:anchorId="10C8C5C6" wp14:editId="10C8C5C7">
            <wp:simplePos x="0" y="0"/>
            <wp:positionH relativeFrom="column">
              <wp:posOffset>2964180</wp:posOffset>
            </wp:positionH>
            <wp:positionV relativeFrom="paragraph">
              <wp:posOffset>286385</wp:posOffset>
            </wp:positionV>
            <wp:extent cx="3152140" cy="2337435"/>
            <wp:effectExtent l="19050" t="0" r="0" b="0"/>
            <wp:wrapTight wrapText="bothSides">
              <wp:wrapPolygon edited="0">
                <wp:start x="-131" y="0"/>
                <wp:lineTo x="-131" y="21477"/>
                <wp:lineTo x="21539" y="21477"/>
                <wp:lineTo x="21539" y="0"/>
                <wp:lineTo x="-131" y="0"/>
              </wp:wrapPolygon>
            </wp:wrapTight>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0" cstate="print"/>
                    <a:srcRect/>
                    <a:stretch>
                      <a:fillRect/>
                    </a:stretch>
                  </pic:blipFill>
                  <pic:spPr bwMode="auto">
                    <a:xfrm>
                      <a:off x="0" y="0"/>
                      <a:ext cx="3152140" cy="2337435"/>
                    </a:xfrm>
                    <a:prstGeom prst="rect">
                      <a:avLst/>
                    </a:prstGeom>
                    <a:noFill/>
                    <a:ln w="9525">
                      <a:noFill/>
                      <a:miter lim="800000"/>
                      <a:headEnd/>
                      <a:tailEnd/>
                    </a:ln>
                  </pic:spPr>
                </pic:pic>
              </a:graphicData>
            </a:graphic>
          </wp:anchor>
        </w:drawing>
      </w:r>
    </w:p>
    <w:p w14:paraId="10C8C342" w14:textId="77777777" w:rsidR="00EA337E" w:rsidRPr="0066572C" w:rsidRDefault="00EA337E" w:rsidP="00EA337E">
      <w:pPr>
        <w:rPr>
          <w:b/>
        </w:rPr>
      </w:pPr>
      <w:r w:rsidRPr="0066572C">
        <w:rPr>
          <w:b/>
        </w:rPr>
        <w:t>La fenêtre « créer u raccourci s’affiche »</w:t>
      </w:r>
    </w:p>
    <w:p w14:paraId="10C8C343" w14:textId="77777777" w:rsidR="00EA337E" w:rsidRDefault="003E4FFB" w:rsidP="009469FF">
      <w:pPr>
        <w:pStyle w:val="Paragraphedeliste"/>
        <w:numPr>
          <w:ilvl w:val="0"/>
          <w:numId w:val="18"/>
        </w:numPr>
      </w:pPr>
      <w:r>
        <w:t xml:space="preserve">Cliquer </w:t>
      </w:r>
      <w:r w:rsidR="008838D6">
        <w:t>sur</w:t>
      </w:r>
      <w:r>
        <w:t xml:space="preserve"> le bouton « P</w:t>
      </w:r>
      <w:r w:rsidR="00EA337E">
        <w:t>arcourir</w:t>
      </w:r>
      <w:r>
        <w:t> »</w:t>
      </w:r>
      <w:r w:rsidR="008838D6">
        <w:t xml:space="preserve"> (3)</w:t>
      </w:r>
      <w:r w:rsidR="003C5BC0" w:rsidRPr="003C5BC0">
        <w:t xml:space="preserve"> </w:t>
      </w:r>
    </w:p>
    <w:p w14:paraId="10C8C344" w14:textId="77777777" w:rsidR="00EA337E" w:rsidRPr="0066572C" w:rsidRDefault="00FF6693" w:rsidP="00EA337E">
      <w:pPr>
        <w:rPr>
          <w:b/>
        </w:rPr>
      </w:pPr>
      <w:r>
        <w:rPr>
          <w:b/>
          <w:noProof/>
          <w:lang w:eastAsia="fr-FR"/>
        </w:rPr>
        <mc:AlternateContent>
          <mc:Choice Requires="wps">
            <w:drawing>
              <wp:anchor distT="0" distB="0" distL="114300" distR="114300" simplePos="0" relativeHeight="251680256" behindDoc="0" locked="0" layoutInCell="1" allowOverlap="1" wp14:anchorId="10C8C5C8" wp14:editId="10C8C5C9">
                <wp:simplePos x="0" y="0"/>
                <wp:positionH relativeFrom="column">
                  <wp:posOffset>4028985</wp:posOffset>
                </wp:positionH>
                <wp:positionV relativeFrom="paragraph">
                  <wp:posOffset>306433</wp:posOffset>
                </wp:positionV>
                <wp:extent cx="203200" cy="786765"/>
                <wp:effectExtent l="189865" t="0" r="226060" b="0"/>
                <wp:wrapNone/>
                <wp:docPr id="78" name="AutoShape 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696080" flipH="1">
                          <a:off x="0" y="0"/>
                          <a:ext cx="203200" cy="786765"/>
                        </a:xfrm>
                        <a:prstGeom prst="downArrow">
                          <a:avLst>
                            <a:gd name="adj1" fmla="val 50000"/>
                            <a:gd name="adj2" fmla="val 96797"/>
                          </a:avLst>
                        </a:prstGeom>
                        <a:solidFill>
                          <a:srgbClr val="FF0000"/>
                        </a:solidFill>
                        <a:ln w="9525" cap="rnd">
                          <a:solidFill>
                            <a:srgbClr val="000000"/>
                          </a:solidFill>
                          <a:prstDash val="sysDot"/>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6A0A74" id="AutoShape 84" o:spid="_x0000_s1026" type="#_x0000_t67" style="position:absolute;margin-left:317.25pt;margin-top:24.15pt;width:16pt;height:61.95pt;rotation:-2944838fd;flip:x;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" fillcolor="red">
                <v:stroke dashstyle="1 1" endcap="round"/>
                <v:textbox style="layout-flow:vertical-ideographic"/>
              </v:shape>
            </w:pict>
          </mc:Fallback>
        </mc:AlternateContent>
      </w:r>
      <w:r w:rsidR="003E4FFB" w:rsidRPr="0066572C">
        <w:rPr>
          <w:b/>
        </w:rPr>
        <w:t>Une petite fenêtre de l’explorateur apparaît à l’écran</w:t>
      </w:r>
      <w:r w:rsidR="0066572C">
        <w:rPr>
          <w:b/>
        </w:rPr>
        <w:t xml:space="preserve"> (4)</w:t>
      </w:r>
    </w:p>
    <w:p w14:paraId="10C8C345" w14:textId="77777777" w:rsidR="00EA337E" w:rsidRDefault="0066512E" w:rsidP="009469FF">
      <w:pPr>
        <w:pStyle w:val="Paragraphedeliste"/>
        <w:numPr>
          <w:ilvl w:val="0"/>
          <w:numId w:val="18"/>
        </w:numPr>
      </w:pPr>
      <w:r>
        <w:rPr>
          <w:noProof/>
          <w:lang w:eastAsia="fr-FR"/>
        </w:rPr>
        <mc:AlternateContent>
          <mc:Choice Requires="wps">
            <w:drawing>
              <wp:anchor distT="0" distB="0" distL="114300" distR="114300" simplePos="0" relativeHeight="251682304" behindDoc="0" locked="0" layoutInCell="1" allowOverlap="1" wp14:anchorId="10C8C5CA" wp14:editId="10C8C5CB">
                <wp:simplePos x="0" y="0"/>
                <wp:positionH relativeFrom="column">
                  <wp:posOffset>4378212</wp:posOffset>
                </wp:positionH>
                <wp:positionV relativeFrom="paragraph">
                  <wp:posOffset>327977</wp:posOffset>
                </wp:positionV>
                <wp:extent cx="175260" cy="786765"/>
                <wp:effectExtent l="0" t="229553" r="0" b="204787"/>
                <wp:wrapNone/>
                <wp:docPr id="77" name="AutoShape 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790137">
                          <a:off x="0" y="0"/>
                          <a:ext cx="175260" cy="786765"/>
                        </a:xfrm>
                        <a:prstGeom prst="downArrow">
                          <a:avLst>
                            <a:gd name="adj1" fmla="val 50000"/>
                            <a:gd name="adj2" fmla="val 112228"/>
                          </a:avLst>
                        </a:prstGeom>
                        <a:solidFill>
                          <a:srgbClr val="FF0000"/>
                        </a:solidFill>
                        <a:ln w="9525" cap="rnd">
                          <a:solidFill>
                            <a:srgbClr val="000000"/>
                          </a:solidFill>
                          <a:prstDash val="sysDot"/>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BA48B6" id="AutoShape 85" o:spid="_x0000_s1026" type="#_x0000_t67" style="position:absolute;margin-left:344.75pt;margin-top:25.8pt;width:13.8pt;height:61.95pt;rotation:-3047574fd;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" fillcolor="red">
                <v:stroke dashstyle="1 1" endcap="round"/>
                <v:textbox style="layout-flow:vertical-ideographic"/>
              </v:shape>
            </w:pict>
          </mc:Fallback>
        </mc:AlternateContent>
      </w:r>
      <w:r w:rsidR="008838D6">
        <w:rPr>
          <w:noProof/>
          <w:lang w:eastAsia="fr-FR"/>
        </w:rPr>
        <w:drawing>
          <wp:anchor distT="0" distB="0" distL="114300" distR="114300" simplePos="0" relativeHeight="251672064" behindDoc="0" locked="0" layoutInCell="1" allowOverlap="1" wp14:anchorId="10C8C5CC" wp14:editId="10C8C5CD">
            <wp:simplePos x="0" y="0"/>
            <wp:positionH relativeFrom="column">
              <wp:posOffset>2122533</wp:posOffset>
            </wp:positionH>
            <wp:positionV relativeFrom="paragraph">
              <wp:posOffset>43724</wp:posOffset>
            </wp:positionV>
            <wp:extent cx="1846580" cy="1971675"/>
            <wp:effectExtent l="19050" t="0" r="1270" b="0"/>
            <wp:wrapSquare wrapText="bothSides"/>
            <wp:docPr id="43" name="Image 43" descr="C:\Users\david\AppData\Local\Temp\SNAGHTML7fad3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david\AppData\Local\Temp\SNAGHTML7fad3d.PNG"/>
                    <pic:cNvPicPr>
                      <a:picLocks noChangeAspect="1" noChangeArrowheads="1"/>
                    </pic:cNvPicPr>
                  </pic:nvPicPr>
                  <pic:blipFill>
                    <a:blip r:embed="rId31" cstate="print"/>
                    <a:srcRect/>
                    <a:stretch>
                      <a:fillRect/>
                    </a:stretch>
                  </pic:blipFill>
                  <pic:spPr bwMode="auto">
                    <a:xfrm>
                      <a:off x="0" y="0"/>
                      <a:ext cx="1846580" cy="1971675"/>
                    </a:xfrm>
                    <a:prstGeom prst="rect">
                      <a:avLst/>
                    </a:prstGeom>
                    <a:noFill/>
                    <a:ln w="9525">
                      <a:noFill/>
                      <a:miter lim="800000"/>
                      <a:headEnd/>
                      <a:tailEnd/>
                    </a:ln>
                  </pic:spPr>
                </pic:pic>
              </a:graphicData>
            </a:graphic>
          </wp:anchor>
        </w:drawing>
      </w:r>
      <w:r w:rsidR="002E0EF9">
        <w:t>P</w:t>
      </w:r>
      <w:r w:rsidR="003C5BC0">
        <w:t xml:space="preserve">arcourir l’arborescence et </w:t>
      </w:r>
      <w:r w:rsidR="003C5BC0" w:rsidRPr="00BF3C34">
        <w:rPr>
          <w:b/>
        </w:rPr>
        <w:t>sélectionner</w:t>
      </w:r>
      <w:r w:rsidR="003C5BC0">
        <w:t xml:space="preserve"> votre cible</w:t>
      </w:r>
    </w:p>
    <w:p w14:paraId="10C8C346" w14:textId="77777777" w:rsidR="003C5BC0" w:rsidRDefault="003C5BC0" w:rsidP="009469FF">
      <w:pPr>
        <w:pStyle w:val="Paragraphedeliste"/>
        <w:numPr>
          <w:ilvl w:val="0"/>
          <w:numId w:val="18"/>
        </w:numPr>
      </w:pPr>
      <w:r>
        <w:t>Cliquer sur Ok pour valider</w:t>
      </w:r>
    </w:p>
    <w:p w14:paraId="10C8C347" w14:textId="77777777" w:rsidR="003C5BC0" w:rsidRDefault="003C5BC0" w:rsidP="009469FF">
      <w:pPr>
        <w:pStyle w:val="Paragraphedeliste"/>
        <w:numPr>
          <w:ilvl w:val="0"/>
          <w:numId w:val="18"/>
        </w:numPr>
      </w:pPr>
      <w:r>
        <w:rPr>
          <w:noProof/>
          <w:lang w:eastAsia="fr-FR"/>
        </w:rPr>
        <w:drawing>
          <wp:anchor distT="0" distB="0" distL="114300" distR="114300" simplePos="0" relativeHeight="251674112" behindDoc="1" locked="0" layoutInCell="1" allowOverlap="1" wp14:anchorId="10C8C5CE" wp14:editId="10C8C5CF">
            <wp:simplePos x="0" y="0"/>
            <wp:positionH relativeFrom="column">
              <wp:posOffset>3541757</wp:posOffset>
            </wp:positionH>
            <wp:positionV relativeFrom="paragraph">
              <wp:posOffset>118110</wp:posOffset>
            </wp:positionV>
            <wp:extent cx="2676525" cy="1978660"/>
            <wp:effectExtent l="19050" t="19050" r="28575" b="21590"/>
            <wp:wrapSquare wrapText="bothSides"/>
            <wp:docPr id="281"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2" cstate="print"/>
                    <a:stretch>
                      <a:fillRect/>
                    </a:stretch>
                  </pic:blipFill>
                  <pic:spPr bwMode="auto">
                    <a:xfrm>
                      <a:off x="0" y="0"/>
                      <a:ext cx="2676525" cy="1978660"/>
                    </a:xfrm>
                    <a:prstGeom prst="rect">
                      <a:avLst/>
                    </a:prstGeom>
                    <a:noFill/>
                    <a:ln w="9525">
                      <a:solidFill>
                        <a:schemeClr val="tx1"/>
                      </a:solidFill>
                      <a:miter lim="800000"/>
                      <a:headEnd/>
                      <a:tailEnd/>
                    </a:ln>
                  </pic:spPr>
                </pic:pic>
              </a:graphicData>
            </a:graphic>
          </wp:anchor>
        </w:drawing>
      </w:r>
      <w:r>
        <w:t xml:space="preserve">Le </w:t>
      </w:r>
      <w:r w:rsidRPr="00BF3C34">
        <w:rPr>
          <w:b/>
        </w:rPr>
        <w:t>chemin</w:t>
      </w:r>
      <w:r>
        <w:t xml:space="preserve"> de votre cible apparaît dans la fenêtre « Créer un raccourci »</w:t>
      </w:r>
      <w:r w:rsidR="0066572C">
        <w:t xml:space="preserve"> </w:t>
      </w:r>
      <w:r>
        <w:t>(5)</w:t>
      </w:r>
      <w:r w:rsidRPr="003C5BC0">
        <w:t xml:space="preserve"> </w:t>
      </w:r>
    </w:p>
    <w:p w14:paraId="10C8C348" w14:textId="77777777" w:rsidR="003C5BC0" w:rsidRDefault="003C5BC0" w:rsidP="009469FF">
      <w:pPr>
        <w:pStyle w:val="Paragraphedeliste"/>
        <w:numPr>
          <w:ilvl w:val="0"/>
          <w:numId w:val="18"/>
        </w:numPr>
      </w:pPr>
      <w:r>
        <w:t xml:space="preserve">Cliquer sur </w:t>
      </w:r>
      <w:r w:rsidRPr="00BF3C34">
        <w:rPr>
          <w:b/>
        </w:rPr>
        <w:t>suivant</w:t>
      </w:r>
      <w:r>
        <w:t xml:space="preserve"> pour continuer (</w:t>
      </w:r>
      <w:r w:rsidR="0031524E">
        <w:t>6)</w:t>
      </w:r>
    </w:p>
    <w:p w14:paraId="10C8C349" w14:textId="77777777" w:rsidR="0031524E" w:rsidRDefault="0066512E" w:rsidP="009469FF">
      <w:pPr>
        <w:pStyle w:val="Paragraphedeliste"/>
        <w:numPr>
          <w:ilvl w:val="0"/>
          <w:numId w:val="18"/>
        </w:numPr>
      </w:pPr>
      <w:r>
        <w:rPr>
          <w:noProof/>
          <w:lang w:eastAsia="fr-FR"/>
        </w:rPr>
        <mc:AlternateContent>
          <mc:Choice Requires="wps">
            <w:drawing>
              <wp:anchor distT="0" distB="0" distL="114300" distR="114300" simplePos="0" relativeHeight="251684352" behindDoc="0" locked="0" layoutInCell="1" allowOverlap="1" wp14:anchorId="10C8C5D0" wp14:editId="10C8C5D1">
                <wp:simplePos x="0" y="0"/>
                <wp:positionH relativeFrom="column">
                  <wp:posOffset>4095705</wp:posOffset>
                </wp:positionH>
                <wp:positionV relativeFrom="paragraph">
                  <wp:posOffset>172584</wp:posOffset>
                </wp:positionV>
                <wp:extent cx="175260" cy="786765"/>
                <wp:effectExtent l="0" t="210185" r="0" b="176530"/>
                <wp:wrapNone/>
                <wp:docPr id="76" name="AutoShape 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8545447">
                          <a:off x="0" y="0"/>
                          <a:ext cx="175260" cy="786765"/>
                        </a:xfrm>
                        <a:prstGeom prst="downArrow">
                          <a:avLst>
                            <a:gd name="adj1" fmla="val 50000"/>
                            <a:gd name="adj2" fmla="val 112228"/>
                          </a:avLst>
                        </a:prstGeom>
                        <a:solidFill>
                          <a:srgbClr val="FF0000"/>
                        </a:solidFill>
                        <a:ln w="9525" cap="rnd">
                          <a:solidFill>
                            <a:srgbClr val="000000"/>
                          </a:solidFill>
                          <a:prstDash val="sysDot"/>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F24F3B" id="AutoShape 87" o:spid="_x0000_s1026" type="#_x0000_t67" style="position:absolute;margin-left:322.5pt;margin-top:13.6pt;width:13.8pt;height:61.95pt;rotation:3336386fd;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" fillcolor="red">
                <v:stroke dashstyle="1 1" endcap="round"/>
                <v:textbox style="layout-flow:vertical-ideographic"/>
              </v:shape>
            </w:pict>
          </mc:Fallback>
        </mc:AlternateContent>
      </w:r>
      <w:r w:rsidR="008838D6" w:rsidRPr="00BF3C34">
        <w:rPr>
          <w:b/>
          <w:noProof/>
          <w:lang w:eastAsia="fr-FR"/>
        </w:rPr>
        <w:drawing>
          <wp:anchor distT="0" distB="0" distL="114300" distR="114300" simplePos="0" relativeHeight="251676160" behindDoc="1" locked="0" layoutInCell="1" allowOverlap="1" wp14:anchorId="10C8C5D2" wp14:editId="10C8C5D3">
            <wp:simplePos x="0" y="0"/>
            <wp:positionH relativeFrom="column">
              <wp:posOffset>1700439</wp:posOffset>
            </wp:positionH>
            <wp:positionV relativeFrom="paragraph">
              <wp:posOffset>12700</wp:posOffset>
            </wp:positionV>
            <wp:extent cx="2551430" cy="1905000"/>
            <wp:effectExtent l="0" t="0" r="1270" b="0"/>
            <wp:wrapTight wrapText="bothSides">
              <wp:wrapPolygon edited="0">
                <wp:start x="0" y="0"/>
                <wp:lineTo x="0" y="21384"/>
                <wp:lineTo x="21449" y="21384"/>
                <wp:lineTo x="21449" y="0"/>
                <wp:lineTo x="0" y="0"/>
              </wp:wrapPolygon>
            </wp:wrapTight>
            <wp:docPr id="5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3" cstate="print"/>
                    <a:srcRect/>
                    <a:stretch>
                      <a:fillRect/>
                    </a:stretch>
                  </pic:blipFill>
                  <pic:spPr bwMode="auto">
                    <a:xfrm>
                      <a:off x="0" y="0"/>
                      <a:ext cx="2551430" cy="19050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31524E" w:rsidRPr="00BF3C34">
        <w:rPr>
          <w:b/>
        </w:rPr>
        <w:t>Renommer</w:t>
      </w:r>
      <w:r w:rsidR="0031524E">
        <w:t xml:space="preserve"> </w:t>
      </w:r>
      <w:r w:rsidR="0031524E" w:rsidRPr="00BF3C34">
        <w:rPr>
          <w:b/>
        </w:rPr>
        <w:t>éventuellement</w:t>
      </w:r>
      <w:r w:rsidR="0031524E">
        <w:t xml:space="preserve"> votre raccourci (7)</w:t>
      </w:r>
    </w:p>
    <w:p w14:paraId="10C8C34A" w14:textId="77777777" w:rsidR="0031524E" w:rsidRDefault="0031524E" w:rsidP="009469FF">
      <w:pPr>
        <w:pStyle w:val="Paragraphedeliste"/>
        <w:numPr>
          <w:ilvl w:val="0"/>
          <w:numId w:val="18"/>
        </w:numPr>
      </w:pPr>
      <w:r w:rsidRPr="00BF3C34">
        <w:t>Cliquer</w:t>
      </w:r>
      <w:r>
        <w:t xml:space="preserve"> sur </w:t>
      </w:r>
      <w:r w:rsidRPr="00BF3C34">
        <w:rPr>
          <w:b/>
        </w:rPr>
        <w:t>terminer</w:t>
      </w:r>
      <w:r>
        <w:t xml:space="preserve"> (8)</w:t>
      </w:r>
    </w:p>
    <w:p w14:paraId="10C8C34B" w14:textId="77777777" w:rsidR="0087692C" w:rsidRDefault="0031524E" w:rsidP="009C7869">
      <w:r>
        <w:t xml:space="preserve">Votre raccourci </w:t>
      </w:r>
      <w:r w:rsidR="0066572C">
        <w:t>a été</w:t>
      </w:r>
      <w:r>
        <w:t xml:space="preserve"> ajouté sur votre Bureau</w:t>
      </w:r>
    </w:p>
    <w:p w14:paraId="10C8C34C" w14:textId="77777777" w:rsidR="00E81CA3" w:rsidRDefault="00E81CA3" w:rsidP="009C7869"/>
    <w:p w14:paraId="10C8C34D" w14:textId="77777777" w:rsidR="00E81CA3" w:rsidRDefault="00E81CA3" w:rsidP="00E81CA3">
      <w:pPr>
        <w:pStyle w:val="Titre3"/>
      </w:pPr>
      <w:r>
        <w:t>Déplacer un raccourci</w:t>
      </w:r>
    </w:p>
    <w:p w14:paraId="10C8C34E" w14:textId="77777777" w:rsidR="00E81CA3" w:rsidRDefault="00E81CA3" w:rsidP="009C7869"/>
    <w:p w14:paraId="10C8C34F" w14:textId="77777777" w:rsidR="00E81CA3" w:rsidRDefault="00E81CA3" w:rsidP="009C7869">
      <w:r>
        <w:t>L’emplacement d’un raccourci ne vous convient pas. Vous pouvez le déplacer à un autre emplacement de votre environnement.</w:t>
      </w:r>
    </w:p>
    <w:p w14:paraId="10C8C350" w14:textId="77777777" w:rsidR="00E81CA3" w:rsidRDefault="00E81CA3" w:rsidP="009469FF">
      <w:pPr>
        <w:pStyle w:val="Paragraphedeliste"/>
        <w:numPr>
          <w:ilvl w:val="0"/>
          <w:numId w:val="19"/>
        </w:numPr>
      </w:pPr>
      <w:r>
        <w:t xml:space="preserve">Dans l’Explorateur de fichiers, </w:t>
      </w:r>
      <w:r w:rsidR="00C14476">
        <w:t xml:space="preserve">sélectionner </w:t>
      </w:r>
      <w:r>
        <w:t>le raccourci</w:t>
      </w:r>
    </w:p>
    <w:p w14:paraId="10C8C351" w14:textId="77777777" w:rsidR="00E81CA3" w:rsidRDefault="00E81CA3" w:rsidP="009469FF">
      <w:pPr>
        <w:pStyle w:val="Paragraphedeliste"/>
        <w:numPr>
          <w:ilvl w:val="0"/>
          <w:numId w:val="19"/>
        </w:numPr>
      </w:pPr>
      <w:r>
        <w:lastRenderedPageBreak/>
        <w:t>Dans la barre d’outils du Gestionnaire de fichiers, onglet</w:t>
      </w:r>
      <w:r w:rsidR="00C14476">
        <w:t xml:space="preserve"> « </w:t>
      </w:r>
      <w:r w:rsidR="00C14476" w:rsidRPr="00C14476">
        <w:rPr>
          <w:b/>
        </w:rPr>
        <w:t>Accueil</w:t>
      </w:r>
      <w:r w:rsidR="00C14476">
        <w:t> », cliquer sur « </w:t>
      </w:r>
      <w:r w:rsidR="00C14476" w:rsidRPr="00C14476">
        <w:rPr>
          <w:b/>
        </w:rPr>
        <w:t>Déplacer ve</w:t>
      </w:r>
      <w:r w:rsidRPr="00C14476">
        <w:rPr>
          <w:b/>
        </w:rPr>
        <w:t>rs</w:t>
      </w:r>
      <w:r w:rsidR="00C14476">
        <w:t> »</w:t>
      </w:r>
    </w:p>
    <w:p w14:paraId="10C8C352" w14:textId="77777777" w:rsidR="00C14476" w:rsidRDefault="00C14476" w:rsidP="00DD38FE">
      <w:pPr>
        <w:jc w:val="center"/>
      </w:pPr>
      <w:r>
        <w:rPr>
          <w:noProof/>
          <w:lang w:eastAsia="fr-FR"/>
        </w:rPr>
        <w:drawing>
          <wp:inline distT="0" distB="0" distL="0" distR="0" wp14:anchorId="10C8C5D4" wp14:editId="10C8C5D5">
            <wp:extent cx="5231959" cy="931140"/>
            <wp:effectExtent l="19050" t="0" r="6791" b="0"/>
            <wp:docPr id="273" name="Image 4" descr="C:\Users\david\AppData\Local\Temp\SNAGHTMLc522e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avid\AppData\Local\Temp\SNAGHTMLc522eb.PNG"/>
                    <pic:cNvPicPr>
                      <a:picLocks noChangeAspect="1" noChangeArrowheads="1"/>
                    </pic:cNvPicPr>
                  </pic:nvPicPr>
                  <pic:blipFill>
                    <a:blip r:embed="rId34" cstate="print"/>
                    <a:srcRect/>
                    <a:stretch>
                      <a:fillRect/>
                    </a:stretch>
                  </pic:blipFill>
                  <pic:spPr bwMode="auto">
                    <a:xfrm>
                      <a:off x="0" y="0"/>
                      <a:ext cx="5231206" cy="931006"/>
                    </a:xfrm>
                    <a:prstGeom prst="rect">
                      <a:avLst/>
                    </a:prstGeom>
                    <a:noFill/>
                    <a:ln w="9525">
                      <a:noFill/>
                      <a:miter lim="800000"/>
                      <a:headEnd/>
                      <a:tailEnd/>
                    </a:ln>
                  </pic:spPr>
                </pic:pic>
              </a:graphicData>
            </a:graphic>
          </wp:inline>
        </w:drawing>
      </w:r>
    </w:p>
    <w:p w14:paraId="10C8C353" w14:textId="053A8F03" w:rsidR="00C14476" w:rsidRDefault="00A46733" w:rsidP="009469FF">
      <w:pPr>
        <w:pStyle w:val="Paragraphedeliste"/>
        <w:numPr>
          <w:ilvl w:val="0"/>
          <w:numId w:val="19"/>
        </w:numPr>
      </w:pPr>
      <w:r>
        <w:rPr>
          <w:noProof/>
          <w:lang w:eastAsia="fr-FR"/>
        </w:rPr>
        <w:drawing>
          <wp:anchor distT="0" distB="0" distL="114300" distR="114300" simplePos="0" relativeHeight="251686400" behindDoc="0" locked="0" layoutInCell="1" allowOverlap="1" wp14:anchorId="10C8C5D6" wp14:editId="10C8C5D7">
            <wp:simplePos x="0" y="0"/>
            <wp:positionH relativeFrom="column">
              <wp:posOffset>4287520</wp:posOffset>
            </wp:positionH>
            <wp:positionV relativeFrom="paragraph">
              <wp:posOffset>13970</wp:posOffset>
            </wp:positionV>
            <wp:extent cx="1626870" cy="2321560"/>
            <wp:effectExtent l="19050" t="0" r="0" b="0"/>
            <wp:wrapSquare wrapText="bothSides"/>
            <wp:docPr id="276" name="Image 10" descr="C:\Users\david\AppData\Local\Temp\SNAGHTMLcc65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david\AppData\Local\Temp\SNAGHTMLcc6532.PNG"/>
                    <pic:cNvPicPr>
                      <a:picLocks noChangeAspect="1" noChangeArrowheads="1"/>
                    </pic:cNvPicPr>
                  </pic:nvPicPr>
                  <pic:blipFill>
                    <a:blip r:embed="rId35" cstate="print"/>
                    <a:srcRect/>
                    <a:stretch>
                      <a:fillRect/>
                    </a:stretch>
                  </pic:blipFill>
                  <pic:spPr bwMode="auto">
                    <a:xfrm>
                      <a:off x="0" y="0"/>
                      <a:ext cx="1626870" cy="2321560"/>
                    </a:xfrm>
                    <a:prstGeom prst="rect">
                      <a:avLst/>
                    </a:prstGeom>
                    <a:noFill/>
                    <a:ln w="9525">
                      <a:noFill/>
                      <a:miter lim="800000"/>
                      <a:headEnd/>
                      <a:tailEnd/>
                    </a:ln>
                  </pic:spPr>
                </pic:pic>
              </a:graphicData>
            </a:graphic>
          </wp:anchor>
        </w:drawing>
      </w:r>
      <w:r w:rsidR="00C14476">
        <w:t xml:space="preserve">Dans le menu </w:t>
      </w:r>
      <w:r w:rsidR="00667483">
        <w:t>déroulant</w:t>
      </w:r>
      <w:r w:rsidR="00C14476">
        <w:t xml:space="preserve">, sélectionner </w:t>
      </w:r>
      <w:r w:rsidR="00667483">
        <w:t>un</w:t>
      </w:r>
      <w:r w:rsidR="00C14476">
        <w:t xml:space="preserve"> dossier de destination</w:t>
      </w:r>
    </w:p>
    <w:p w14:paraId="10C8C354" w14:textId="77777777" w:rsidR="00C14476" w:rsidRDefault="00C14476" w:rsidP="009469FF">
      <w:pPr>
        <w:pStyle w:val="Paragraphedeliste"/>
        <w:numPr>
          <w:ilvl w:val="1"/>
          <w:numId w:val="19"/>
        </w:numPr>
      </w:pPr>
      <w:r>
        <w:t>Si aucun dossier destination ne vous convient cliquer sur parcourir (2)</w:t>
      </w:r>
    </w:p>
    <w:p w14:paraId="10C8C355" w14:textId="77777777" w:rsidR="00C14476" w:rsidRPr="00A46733" w:rsidRDefault="00C14476" w:rsidP="009469FF">
      <w:pPr>
        <w:pStyle w:val="Paragraphedeliste"/>
        <w:numPr>
          <w:ilvl w:val="0"/>
          <w:numId w:val="19"/>
        </w:numPr>
      </w:pPr>
      <w:r>
        <w:t>Votre raccourci est déplacé vers le dossier sélectionné</w:t>
      </w:r>
      <w:r>
        <w:br/>
      </w:r>
      <w:r>
        <w:rPr>
          <w:i/>
        </w:rPr>
        <w:t>Il disparaît de votre dossier source</w:t>
      </w:r>
    </w:p>
    <w:p w14:paraId="10C8C356" w14:textId="77777777" w:rsidR="00A46733" w:rsidRDefault="00A46733" w:rsidP="00A46733"/>
    <w:p w14:paraId="10C8C357" w14:textId="77777777" w:rsidR="00A46733" w:rsidRDefault="00A46733" w:rsidP="00A46733"/>
    <w:p w14:paraId="10C8C358" w14:textId="77777777" w:rsidR="00A46733" w:rsidRDefault="00A46733" w:rsidP="00A46733"/>
    <w:p w14:paraId="10C8C359" w14:textId="77777777" w:rsidR="00A46733" w:rsidRDefault="00A46733" w:rsidP="00A46733"/>
    <w:p w14:paraId="10C8C35A" w14:textId="77777777" w:rsidR="00C14476" w:rsidRDefault="00C14476" w:rsidP="00C14476">
      <w:pPr>
        <w:pStyle w:val="Titre3"/>
      </w:pPr>
      <w:r>
        <w:t>Supprimer un raccourci</w:t>
      </w:r>
    </w:p>
    <w:p w14:paraId="10C8C35B" w14:textId="77777777" w:rsidR="00A8400E" w:rsidRDefault="003A4110" w:rsidP="00A8400E">
      <w:pPr>
        <w:rPr>
          <w:i/>
        </w:rPr>
      </w:pPr>
      <w:r>
        <w:rPr>
          <w:i/>
        </w:rPr>
        <w:t>Vous pouvez sans crainte supprimer un alias (ou raccourci). Le fichier original et conservé.</w:t>
      </w:r>
    </w:p>
    <w:p w14:paraId="10C8C35C" w14:textId="77777777" w:rsidR="00A56C34" w:rsidRDefault="00A56C34" w:rsidP="00A56C34">
      <w:pPr>
        <w:pStyle w:val="Titre4"/>
        <w:spacing w:line="240" w:lineRule="auto"/>
      </w:pPr>
      <w:r>
        <w:t xml:space="preserve">Placer </w:t>
      </w:r>
      <w:r w:rsidR="00FD2A0E">
        <w:t>un</w:t>
      </w:r>
      <w:r>
        <w:t xml:space="preserve"> raccourci dans la corbeille</w:t>
      </w:r>
    </w:p>
    <w:p w14:paraId="10C8C35D" w14:textId="77777777" w:rsidR="00A56C34" w:rsidRPr="00A56C34" w:rsidRDefault="00A56C34" w:rsidP="00A56C34">
      <w:pPr>
        <w:ind w:left="284"/>
        <w:rPr>
          <w:i/>
        </w:rPr>
      </w:pPr>
      <w:r>
        <w:rPr>
          <w:i/>
        </w:rPr>
        <w:t>Vous pourrez restaurer le raccourci à son emplacement tant que la corbeille ne sera vidée</w:t>
      </w:r>
    </w:p>
    <w:p w14:paraId="10C8C35E" w14:textId="77777777" w:rsidR="00FD2A0E" w:rsidRPr="00FD2A0E" w:rsidRDefault="00FD2A0E" w:rsidP="00FD2A0E">
      <w:pPr>
        <w:rPr>
          <w:i/>
        </w:rPr>
      </w:pPr>
      <w:r>
        <w:rPr>
          <w:noProof/>
          <w:lang w:eastAsia="fr-FR"/>
        </w:rPr>
        <w:drawing>
          <wp:inline distT="0" distB="0" distL="0" distR="0" wp14:anchorId="10C8C5D8" wp14:editId="10C8C5D9">
            <wp:extent cx="5760720" cy="1109746"/>
            <wp:effectExtent l="19050" t="0" r="0" b="0"/>
            <wp:docPr id="287" name="Image 40" descr="C:\Users\david\AppData\Local\Temp\SNAGHTMLe22b5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david\AppData\Local\Temp\SNAGHTMLe22b5a.PNG"/>
                    <pic:cNvPicPr>
                      <a:picLocks noChangeAspect="1" noChangeArrowheads="1"/>
                    </pic:cNvPicPr>
                  </pic:nvPicPr>
                  <pic:blipFill>
                    <a:blip r:embed="rId36" cstate="print"/>
                    <a:srcRect/>
                    <a:stretch>
                      <a:fillRect/>
                    </a:stretch>
                  </pic:blipFill>
                  <pic:spPr bwMode="auto">
                    <a:xfrm>
                      <a:off x="0" y="0"/>
                      <a:ext cx="5760720" cy="1109746"/>
                    </a:xfrm>
                    <a:prstGeom prst="rect">
                      <a:avLst/>
                    </a:prstGeom>
                    <a:noFill/>
                    <a:ln w="9525">
                      <a:noFill/>
                      <a:miter lim="800000"/>
                      <a:headEnd/>
                      <a:tailEnd/>
                    </a:ln>
                  </pic:spPr>
                </pic:pic>
              </a:graphicData>
            </a:graphic>
          </wp:inline>
        </w:drawing>
      </w:r>
    </w:p>
    <w:p w14:paraId="10C8C35F" w14:textId="77777777" w:rsidR="00A56C34" w:rsidRPr="00FD2A0E" w:rsidRDefault="00A56C34" w:rsidP="009469FF">
      <w:pPr>
        <w:pStyle w:val="Paragraphedeliste"/>
        <w:numPr>
          <w:ilvl w:val="0"/>
          <w:numId w:val="21"/>
        </w:numPr>
        <w:rPr>
          <w:i/>
        </w:rPr>
      </w:pPr>
      <w:r w:rsidRPr="00FD2A0E">
        <w:rPr>
          <w:i/>
        </w:rPr>
        <w:t>Dans la barre d’outils du Gestionnaire de fichiers, onglet « Accueil »,</w:t>
      </w:r>
      <w:r w:rsidRPr="00FD2A0E">
        <w:rPr>
          <w:i/>
        </w:rPr>
        <w:br/>
      </w:r>
      <w:r w:rsidRPr="00FD2A0E">
        <w:rPr>
          <w:b/>
          <w:i/>
        </w:rPr>
        <w:t xml:space="preserve"> cliquer sur « Supprimer »</w:t>
      </w:r>
      <w:r w:rsidRPr="00FD2A0E">
        <w:rPr>
          <w:i/>
        </w:rPr>
        <w:t xml:space="preserve"> (1)</w:t>
      </w:r>
    </w:p>
    <w:p w14:paraId="10C8C360" w14:textId="77777777" w:rsidR="00A56C34" w:rsidRPr="00A56C34" w:rsidRDefault="00A56C34" w:rsidP="00A56C34">
      <w:pPr>
        <w:pStyle w:val="Titre4"/>
        <w:spacing w:line="240" w:lineRule="auto"/>
      </w:pPr>
      <w:r w:rsidRPr="00A56C34">
        <w:t xml:space="preserve">Supprimer définitivement </w:t>
      </w:r>
      <w:r w:rsidR="00FD2A0E">
        <w:t>un</w:t>
      </w:r>
      <w:r w:rsidRPr="00A56C34">
        <w:t xml:space="preserve"> raccourci</w:t>
      </w:r>
    </w:p>
    <w:p w14:paraId="10C8C361" w14:textId="77777777" w:rsidR="00A56C34" w:rsidRDefault="00A56C34" w:rsidP="00C972D7">
      <w:pPr>
        <w:ind w:left="360"/>
        <w:jc w:val="center"/>
        <w:rPr>
          <w:i/>
        </w:rPr>
      </w:pPr>
      <w:r>
        <w:rPr>
          <w:i/>
        </w:rPr>
        <w:t>Le raccourci ne sera pas placé dans la Corbeille. Pas de restauration possible</w:t>
      </w:r>
      <w:r w:rsidR="0076500C">
        <w:rPr>
          <w:i/>
          <w:noProof/>
          <w:lang w:eastAsia="fr-FR"/>
        </w:rPr>
        <w:drawing>
          <wp:inline distT="0" distB="0" distL="0" distR="0" wp14:anchorId="10C8C5DA" wp14:editId="10C8C5DB">
            <wp:extent cx="4048488" cy="1243584"/>
            <wp:effectExtent l="0" t="0" r="0" b="0"/>
            <wp:docPr id="286"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7" cstate="print"/>
                    <a:srcRect/>
                    <a:stretch>
                      <a:fillRect/>
                    </a:stretch>
                  </pic:blipFill>
                  <pic:spPr bwMode="auto">
                    <a:xfrm>
                      <a:off x="0" y="0"/>
                      <a:ext cx="4067771" cy="1249507"/>
                    </a:xfrm>
                    <a:prstGeom prst="rect">
                      <a:avLst/>
                    </a:prstGeom>
                    <a:noFill/>
                    <a:ln w="9525">
                      <a:noFill/>
                      <a:miter lim="800000"/>
                      <a:headEnd/>
                      <a:tailEnd/>
                    </a:ln>
                  </pic:spPr>
                </pic:pic>
              </a:graphicData>
            </a:graphic>
          </wp:inline>
        </w:drawing>
      </w:r>
    </w:p>
    <w:p w14:paraId="10C8C362" w14:textId="77777777" w:rsidR="00C972D7" w:rsidRDefault="0076500C" w:rsidP="009469FF">
      <w:pPr>
        <w:pStyle w:val="Paragraphedeliste"/>
        <w:numPr>
          <w:ilvl w:val="0"/>
          <w:numId w:val="20"/>
        </w:numPr>
        <w:rPr>
          <w:i/>
        </w:rPr>
      </w:pPr>
      <w:r>
        <w:rPr>
          <w:i/>
        </w:rPr>
        <w:t>Depuis la barre d’outils du Gestionnaire de fichiers, cliquer sur la flèche de menu déroulant (1)</w:t>
      </w:r>
    </w:p>
    <w:p w14:paraId="10C8C363" w14:textId="5FCB3E33" w:rsidR="0076500C" w:rsidRPr="00C972D7" w:rsidRDefault="0076500C" w:rsidP="009469FF">
      <w:pPr>
        <w:pStyle w:val="Paragraphedeliste"/>
        <w:numPr>
          <w:ilvl w:val="0"/>
          <w:numId w:val="20"/>
        </w:numPr>
        <w:rPr>
          <w:i/>
        </w:rPr>
      </w:pPr>
      <w:r>
        <w:rPr>
          <w:i/>
        </w:rPr>
        <w:t>Cliquer sur « Supprimer de façon définitive » (2</w:t>
      </w:r>
      <w:r w:rsidR="00667483">
        <w:rPr>
          <w:i/>
        </w:rPr>
        <w:t xml:space="preserve">) </w:t>
      </w:r>
      <w:r>
        <w:rPr>
          <w:i/>
        </w:rPr>
        <w:br/>
        <w:t>Aucun risque pour un raccourci puisque le fichier original demeure.</w:t>
      </w:r>
    </w:p>
    <w:p w14:paraId="10C8C364" w14:textId="77777777" w:rsidR="00A56C34" w:rsidRPr="00A56C34" w:rsidRDefault="00A56C34" w:rsidP="00A56C34">
      <w:pPr>
        <w:ind w:left="360"/>
      </w:pPr>
    </w:p>
    <w:p w14:paraId="10C8C365" w14:textId="77777777" w:rsidR="00A56C34" w:rsidRPr="00A56C34" w:rsidRDefault="00A56C34" w:rsidP="00A56C34">
      <w:pPr>
        <w:ind w:left="360"/>
        <w:rPr>
          <w:i/>
        </w:rPr>
      </w:pPr>
    </w:p>
    <w:p w14:paraId="10C8C366" w14:textId="77777777" w:rsidR="009C7869" w:rsidRDefault="009C7869" w:rsidP="00822681">
      <w:r>
        <w:br w:type="page"/>
      </w:r>
    </w:p>
    <w:p w14:paraId="10C8C367" w14:textId="77777777" w:rsidR="00880BC1" w:rsidRPr="00091011" w:rsidRDefault="00880BC1" w:rsidP="00091011">
      <w:pPr>
        <w:pStyle w:val="Titre2"/>
      </w:pPr>
      <w:r w:rsidRPr="00091011">
        <w:lastRenderedPageBreak/>
        <w:t>Les icônes de dossier</w:t>
      </w:r>
    </w:p>
    <w:p w14:paraId="10C8C368" w14:textId="77777777" w:rsidR="005F5A29" w:rsidRDefault="005F5A29" w:rsidP="005F5A29">
      <w:r>
        <w:t>Les icônes de dossier sont des petites images représentants des dossiers, semblables à des chemises ou sous-chemises utilisé</w:t>
      </w:r>
      <w:r w:rsidR="004D0476">
        <w:t>es</w:t>
      </w:r>
      <w:r>
        <w:t xml:space="preserve"> dans la vie réelle.</w:t>
      </w:r>
      <w:r w:rsidR="000813C6">
        <w:br/>
        <w:t xml:space="preserve">Commençons par donner du sens au concept informatique de dossier </w:t>
      </w:r>
    </w:p>
    <w:p w14:paraId="10C8C369" w14:textId="77777777" w:rsidR="005F5A29" w:rsidRDefault="004D0476" w:rsidP="005F5A29">
      <w:pPr>
        <w:pStyle w:val="Titre3"/>
      </w:pPr>
      <w:r>
        <w:t>Définir un</w:t>
      </w:r>
      <w:r w:rsidR="005F5A29">
        <w:t xml:space="preserve"> dossier</w:t>
      </w:r>
      <w:r>
        <w:t xml:space="preserve"> informatique</w:t>
      </w:r>
    </w:p>
    <w:p w14:paraId="10C8C36A" w14:textId="77777777" w:rsidR="00B57BA5" w:rsidRDefault="00B57BA5" w:rsidP="00661C48">
      <w:r>
        <w:t>Les dossiers permettent à l’utilisateur de stocker ses données à des emplacements précis et identifiables</w:t>
      </w:r>
      <w:r w:rsidR="00D425E8">
        <w:t xml:space="preserve"> du système.</w:t>
      </w:r>
    </w:p>
    <w:p w14:paraId="10C8C36B" w14:textId="77777777" w:rsidR="00661C48" w:rsidRPr="00122FBC" w:rsidRDefault="00661C48" w:rsidP="00661C48">
      <w:pPr>
        <w:rPr>
          <w:b/>
          <w:u w:val="single"/>
        </w:rPr>
      </w:pPr>
      <w:r w:rsidRPr="00122FBC">
        <w:rPr>
          <w:b/>
          <w:u w:val="single"/>
        </w:rPr>
        <w:t>En informatique :</w:t>
      </w:r>
    </w:p>
    <w:p w14:paraId="10C8C36C" w14:textId="77777777" w:rsidR="00661C48" w:rsidRDefault="00661C48" w:rsidP="009469FF">
      <w:pPr>
        <w:pStyle w:val="Paragraphedeliste"/>
        <w:numPr>
          <w:ilvl w:val="0"/>
          <w:numId w:val="6"/>
        </w:numPr>
      </w:pPr>
      <w:r>
        <w:t xml:space="preserve">Un dossier (ou répertoire) est un </w:t>
      </w:r>
      <w:r w:rsidRPr="005D4B27">
        <w:rPr>
          <w:b/>
        </w:rPr>
        <w:t>contenant</w:t>
      </w:r>
      <w:r>
        <w:t>.</w:t>
      </w:r>
    </w:p>
    <w:p w14:paraId="10C8C36D" w14:textId="77777777" w:rsidR="00661C48" w:rsidRDefault="00661C48" w:rsidP="009469FF">
      <w:pPr>
        <w:pStyle w:val="Paragraphedeliste"/>
        <w:numPr>
          <w:ilvl w:val="0"/>
          <w:numId w:val="6"/>
        </w:numPr>
      </w:pPr>
      <w:r>
        <w:t xml:space="preserve">Un dossier </w:t>
      </w:r>
      <w:r w:rsidRPr="005D4B27">
        <w:rPr>
          <w:b/>
        </w:rPr>
        <w:t>contient</w:t>
      </w:r>
      <w:r>
        <w:t xml:space="preserve"> des </w:t>
      </w:r>
      <w:r w:rsidRPr="005D4B27">
        <w:rPr>
          <w:b/>
        </w:rPr>
        <w:t>fichiers</w:t>
      </w:r>
      <w:r>
        <w:t xml:space="preserve"> et/ou des </w:t>
      </w:r>
      <w:r w:rsidRPr="005D4B27">
        <w:rPr>
          <w:b/>
        </w:rPr>
        <w:t>sous</w:t>
      </w:r>
      <w:r>
        <w:t>-</w:t>
      </w:r>
      <w:r w:rsidRPr="005D4B27">
        <w:rPr>
          <w:b/>
        </w:rPr>
        <w:t>dossiers</w:t>
      </w:r>
      <w:r>
        <w:t>.</w:t>
      </w:r>
    </w:p>
    <w:p w14:paraId="10C8C36E" w14:textId="77777777" w:rsidR="00661C48" w:rsidRDefault="00661C48" w:rsidP="009469FF">
      <w:pPr>
        <w:pStyle w:val="Paragraphedeliste"/>
        <w:numPr>
          <w:ilvl w:val="0"/>
          <w:numId w:val="6"/>
        </w:numPr>
      </w:pPr>
      <w:r>
        <w:t xml:space="preserve">Un dossier porte toujours </w:t>
      </w:r>
      <w:r w:rsidRPr="005D4B27">
        <w:rPr>
          <w:b/>
        </w:rPr>
        <w:t>un nom</w:t>
      </w:r>
      <w:r>
        <w:t>.</w:t>
      </w:r>
    </w:p>
    <w:p w14:paraId="10C8C36F" w14:textId="77777777" w:rsidR="0022130E" w:rsidRDefault="0022130E" w:rsidP="009469FF">
      <w:pPr>
        <w:pStyle w:val="Paragraphedeliste"/>
        <w:numPr>
          <w:ilvl w:val="0"/>
          <w:numId w:val="6"/>
        </w:numPr>
      </w:pPr>
      <w:r>
        <w:t xml:space="preserve">Un dossier occupe </w:t>
      </w:r>
      <w:r w:rsidRPr="005D4B27">
        <w:rPr>
          <w:b/>
        </w:rPr>
        <w:t>une place</w:t>
      </w:r>
      <w:r>
        <w:t xml:space="preserve"> précise dans le système. </w:t>
      </w:r>
      <w:r>
        <w:br/>
        <w:t>Cette place est identifiée par une adresse appelée également chemin d’accès.</w:t>
      </w:r>
      <w:r>
        <w:br/>
      </w:r>
      <w:r w:rsidRPr="005D4B27">
        <w:rPr>
          <w:b/>
        </w:rPr>
        <w:t>Le chemin d’accès</w:t>
      </w:r>
      <w:r>
        <w:t xml:space="preserve"> à un dossier obéit à une syntaxe particulière.</w:t>
      </w:r>
    </w:p>
    <w:p w14:paraId="10C8C370" w14:textId="77777777" w:rsidR="0022130E" w:rsidRDefault="0022130E" w:rsidP="009469FF">
      <w:pPr>
        <w:pStyle w:val="Paragraphedeliste"/>
        <w:numPr>
          <w:ilvl w:val="1"/>
          <w:numId w:val="6"/>
        </w:numPr>
      </w:pPr>
      <w:r>
        <w:t>Par exemple : Le chemin pour accéder au dossier personnel de l’utilisateur David serait celui-ci :</w:t>
      </w:r>
    </w:p>
    <w:tbl>
      <w:tblPr>
        <w:tblStyle w:val="Grilledutableau"/>
        <w:tblW w:w="0" w:type="auto"/>
        <w:jc w:val="center"/>
        <w:tblLook w:val="04A0" w:firstRow="1" w:lastRow="0" w:firstColumn="1" w:lastColumn="0" w:noHBand="0" w:noVBand="1"/>
      </w:tblPr>
      <w:tblGrid>
        <w:gridCol w:w="5984"/>
      </w:tblGrid>
      <w:tr w:rsidR="0022130E" w14:paraId="10C8C372" w14:textId="77777777" w:rsidTr="0018666D">
        <w:trPr>
          <w:jc w:val="center"/>
        </w:trPr>
        <w:tc>
          <w:tcPr>
            <w:tcW w:w="5984" w:type="dxa"/>
          </w:tcPr>
          <w:p w14:paraId="10C8C371" w14:textId="77777777" w:rsidR="0022130E" w:rsidRPr="005F6E93" w:rsidRDefault="0022130E" w:rsidP="0018666D">
            <w:pPr>
              <w:rPr>
                <w:b/>
                <w:sz w:val="28"/>
              </w:rPr>
            </w:pPr>
            <w:r w:rsidRPr="005F6E93">
              <w:rPr>
                <w:b/>
                <w:sz w:val="28"/>
              </w:rPr>
              <w:t>C:\Users\david\</w:t>
            </w:r>
          </w:p>
        </w:tc>
      </w:tr>
    </w:tbl>
    <w:p w14:paraId="10C8C373" w14:textId="77777777" w:rsidR="0022130E" w:rsidRPr="0022130E" w:rsidRDefault="0022130E" w:rsidP="009469FF">
      <w:pPr>
        <w:pStyle w:val="Paragraphedeliste"/>
        <w:numPr>
          <w:ilvl w:val="0"/>
          <w:numId w:val="6"/>
        </w:numPr>
        <w:spacing w:after="120"/>
        <w:ind w:left="714" w:hanging="357"/>
        <w:contextualSpacing w:val="0"/>
        <w:jc w:val="center"/>
        <w:rPr>
          <w:i/>
        </w:rPr>
      </w:pPr>
      <w:r w:rsidRPr="0022130E">
        <w:rPr>
          <w:i/>
        </w:rPr>
        <w:t xml:space="preserve">Où </w:t>
      </w:r>
      <w:r w:rsidRPr="0022130E">
        <w:rPr>
          <w:b/>
          <w:i/>
        </w:rPr>
        <w:t>C:\</w:t>
      </w:r>
      <w:r w:rsidRPr="0022130E">
        <w:rPr>
          <w:i/>
        </w:rPr>
        <w:t xml:space="preserve"> représente l’unité de stockage </w:t>
      </w:r>
      <w:r w:rsidRPr="0022130E">
        <w:rPr>
          <w:i/>
        </w:rPr>
        <w:br/>
        <w:t xml:space="preserve">et </w:t>
      </w:r>
      <w:proofErr w:type="spellStart"/>
      <w:r w:rsidRPr="0022130E">
        <w:rPr>
          <w:b/>
          <w:i/>
        </w:rPr>
        <w:t>Users</w:t>
      </w:r>
      <w:proofErr w:type="spellEnd"/>
      <w:r w:rsidRPr="0022130E">
        <w:rPr>
          <w:b/>
          <w:i/>
        </w:rPr>
        <w:t>\</w:t>
      </w:r>
      <w:proofErr w:type="spellStart"/>
      <w:r w:rsidRPr="0022130E">
        <w:rPr>
          <w:b/>
          <w:i/>
        </w:rPr>
        <w:t>david</w:t>
      </w:r>
      <w:proofErr w:type="spellEnd"/>
      <w:r w:rsidRPr="0022130E">
        <w:rPr>
          <w:b/>
          <w:i/>
        </w:rPr>
        <w:t>\</w:t>
      </w:r>
      <w:r w:rsidRPr="0022130E">
        <w:rPr>
          <w:i/>
        </w:rPr>
        <w:t xml:space="preserve"> représente les dossiers et sous dossiers</w:t>
      </w:r>
    </w:p>
    <w:p w14:paraId="10C8C374" w14:textId="77777777" w:rsidR="005D4B27" w:rsidRDefault="005D4B27" w:rsidP="009469FF">
      <w:pPr>
        <w:pStyle w:val="Paragraphedeliste"/>
        <w:numPr>
          <w:ilvl w:val="0"/>
          <w:numId w:val="6"/>
        </w:numPr>
      </w:pPr>
      <w:r>
        <w:t xml:space="preserve">Un dossier a </w:t>
      </w:r>
      <w:r w:rsidRPr="005D4B27">
        <w:rPr>
          <w:b/>
        </w:rPr>
        <w:t>une taille</w:t>
      </w:r>
      <w:r>
        <w:t xml:space="preserve"> exprimée en </w:t>
      </w:r>
      <w:r w:rsidRPr="005D4B27">
        <w:rPr>
          <w:b/>
        </w:rPr>
        <w:t>octets</w:t>
      </w:r>
      <w:r>
        <w:t xml:space="preserve"> correspondante à l’espace occupé sur le disque</w:t>
      </w:r>
    </w:p>
    <w:p w14:paraId="10C8C375" w14:textId="77777777" w:rsidR="00661C48" w:rsidRDefault="00661C48" w:rsidP="009469FF">
      <w:pPr>
        <w:pStyle w:val="Paragraphedeliste"/>
        <w:numPr>
          <w:ilvl w:val="0"/>
          <w:numId w:val="6"/>
        </w:numPr>
      </w:pPr>
      <w:r>
        <w:t>Deux dossiers de même nom ne peuvent se trouver à un même emplacement du système</w:t>
      </w:r>
    </w:p>
    <w:p w14:paraId="10C8C376" w14:textId="77777777" w:rsidR="005F5A29" w:rsidRPr="00112646" w:rsidRDefault="005F5A29" w:rsidP="009469FF">
      <w:pPr>
        <w:pStyle w:val="Paragraphedeliste"/>
        <w:numPr>
          <w:ilvl w:val="0"/>
          <w:numId w:val="6"/>
        </w:numPr>
      </w:pPr>
      <w:r>
        <w:t xml:space="preserve">Un dossier est </w:t>
      </w:r>
      <w:r w:rsidRPr="00B57BA5">
        <w:rPr>
          <w:b/>
        </w:rPr>
        <w:t xml:space="preserve">reconnaissable par </w:t>
      </w:r>
      <w:r w:rsidR="005D4B27" w:rsidRPr="005D4B27">
        <w:rPr>
          <w:b/>
        </w:rPr>
        <w:t>une</w:t>
      </w:r>
      <w:r w:rsidR="005D4B27">
        <w:t xml:space="preserve"> </w:t>
      </w:r>
      <w:r w:rsidR="005D4B27" w:rsidRPr="005D4B27">
        <w:rPr>
          <w:b/>
        </w:rPr>
        <w:t>icône</w:t>
      </w:r>
    </w:p>
    <w:p w14:paraId="10C8C377" w14:textId="77777777" w:rsidR="00112646" w:rsidRDefault="00112646" w:rsidP="009469FF">
      <w:pPr>
        <w:pStyle w:val="Paragraphedeliste"/>
        <w:numPr>
          <w:ilvl w:val="0"/>
          <w:numId w:val="6"/>
        </w:numPr>
      </w:pPr>
      <w:r>
        <w:t>Tous</w:t>
      </w:r>
      <w:r w:rsidRPr="00112646">
        <w:t xml:space="preserve"> les dossiers sont</w:t>
      </w:r>
      <w:r w:rsidRPr="00112646">
        <w:rPr>
          <w:b/>
        </w:rPr>
        <w:t xml:space="preserve"> ouverts par</w:t>
      </w:r>
      <w:r>
        <w:t xml:space="preserve"> « </w:t>
      </w:r>
      <w:r w:rsidRPr="00112646">
        <w:rPr>
          <w:b/>
        </w:rPr>
        <w:t>l’Explorateur de fichiers</w:t>
      </w:r>
      <w:r>
        <w:t> »</w:t>
      </w:r>
    </w:p>
    <w:p w14:paraId="10C8C378" w14:textId="77777777" w:rsidR="005F5A29" w:rsidRDefault="005F5A29" w:rsidP="005F5A29">
      <w:pPr>
        <w:pStyle w:val="Titre3"/>
      </w:pPr>
      <w:r>
        <w:t xml:space="preserve">Reconnaître un dossier </w:t>
      </w:r>
      <w:r w:rsidR="001B6E5F">
        <w:t xml:space="preserve">de fichiers </w:t>
      </w:r>
      <w:r>
        <w:t>à son icône</w:t>
      </w:r>
    </w:p>
    <w:p w14:paraId="10C8C379" w14:textId="77777777" w:rsidR="0001551A" w:rsidRDefault="0001551A" w:rsidP="009469FF">
      <w:pPr>
        <w:pStyle w:val="Paragraphedeliste"/>
        <w:numPr>
          <w:ilvl w:val="0"/>
          <w:numId w:val="6"/>
        </w:numPr>
      </w:pPr>
      <w:r>
        <w:t xml:space="preserve">Un dossier </w:t>
      </w:r>
      <w:r w:rsidR="001B6E5F">
        <w:t xml:space="preserve">de fichier </w:t>
      </w:r>
      <w:r>
        <w:t>est reconnaissable à son icône</w:t>
      </w:r>
      <w:r w:rsidR="00661C48">
        <w:t xml:space="preserve"> en général de couleur jaune.</w:t>
      </w:r>
      <w:r w:rsidR="00661C48">
        <w:br/>
      </w:r>
      <w:r>
        <w:t>So</w:t>
      </w:r>
      <w:r w:rsidR="00661C48">
        <w:t>n</w:t>
      </w:r>
      <w:r>
        <w:t xml:space="preserve"> apparence peut changer en fonction </w:t>
      </w:r>
    </w:p>
    <w:p w14:paraId="10C8C37A" w14:textId="77777777" w:rsidR="0001551A" w:rsidRDefault="0001551A" w:rsidP="009469FF">
      <w:pPr>
        <w:pStyle w:val="Paragraphedeliste"/>
        <w:numPr>
          <w:ilvl w:val="1"/>
          <w:numId w:val="6"/>
        </w:numPr>
      </w:pPr>
      <w:r>
        <w:t>De son affichage (petite, moyenne, grande icônes).</w:t>
      </w:r>
      <w:r>
        <w:br/>
      </w:r>
      <w:r w:rsidRPr="00661C48">
        <w:rPr>
          <w:i/>
        </w:rPr>
        <w:t>Cette taille est un choix fait par l’utilisateur depuis le gestionnaire de fichier</w:t>
      </w:r>
    </w:p>
    <w:p w14:paraId="10C8C37B" w14:textId="77777777" w:rsidR="0001551A" w:rsidRPr="0001551A" w:rsidRDefault="0001551A" w:rsidP="009469FF">
      <w:pPr>
        <w:pStyle w:val="Paragraphedeliste"/>
        <w:numPr>
          <w:ilvl w:val="1"/>
          <w:numId w:val="6"/>
        </w:numPr>
      </w:pPr>
      <w:r>
        <w:t>De son contenu : s’il est vide ou contient des éléments</w:t>
      </w:r>
    </w:p>
    <w:tbl>
      <w:tblPr>
        <w:tblStyle w:val="Grilledutableau"/>
        <w:tblW w:w="0" w:type="auto"/>
        <w:tblLook w:val="04A0" w:firstRow="1" w:lastRow="0" w:firstColumn="1" w:lastColumn="0" w:noHBand="0" w:noVBand="1"/>
      </w:tblPr>
      <w:tblGrid>
        <w:gridCol w:w="3101"/>
        <w:gridCol w:w="3072"/>
        <w:gridCol w:w="2889"/>
      </w:tblGrid>
      <w:tr w:rsidR="001B6E5F" w:rsidRPr="002B62BD" w14:paraId="10C8C37D" w14:textId="77777777" w:rsidTr="001B6E5F">
        <w:tc>
          <w:tcPr>
            <w:tcW w:w="9288" w:type="dxa"/>
            <w:gridSpan w:val="3"/>
            <w:shd w:val="clear" w:color="auto" w:fill="ACB9CA" w:themeFill="text2" w:themeFillTint="66"/>
          </w:tcPr>
          <w:p w14:paraId="10C8C37C" w14:textId="77777777" w:rsidR="001B6E5F" w:rsidRPr="001B6E5F" w:rsidRDefault="001B6E5F" w:rsidP="00880BC1">
            <w:pPr>
              <w:rPr>
                <w:b/>
                <w:smallCaps/>
                <w:spacing w:val="66"/>
                <w:sz w:val="28"/>
              </w:rPr>
            </w:pPr>
            <w:r w:rsidRPr="001B6E5F">
              <w:rPr>
                <w:b/>
                <w:smallCaps/>
                <w:spacing w:val="66"/>
                <w:sz w:val="28"/>
              </w:rPr>
              <w:t>Dossier standard</w:t>
            </w:r>
          </w:p>
        </w:tc>
      </w:tr>
      <w:tr w:rsidR="00226711" w:rsidRPr="002B62BD" w14:paraId="10C8C381" w14:textId="77777777" w:rsidTr="002B62BD">
        <w:tc>
          <w:tcPr>
            <w:tcW w:w="3201" w:type="dxa"/>
            <w:shd w:val="clear" w:color="auto" w:fill="D5DCE4" w:themeFill="text2" w:themeFillTint="33"/>
          </w:tcPr>
          <w:p w14:paraId="10C8C37E" w14:textId="77777777" w:rsidR="00226711" w:rsidRPr="002B62BD" w:rsidRDefault="00226711" w:rsidP="00880BC1">
            <w:pPr>
              <w:rPr>
                <w:b/>
              </w:rPr>
            </w:pPr>
            <w:r w:rsidRPr="002B62BD">
              <w:rPr>
                <w:b/>
              </w:rPr>
              <w:t>Taille</w:t>
            </w:r>
          </w:p>
        </w:tc>
        <w:tc>
          <w:tcPr>
            <w:tcW w:w="3134" w:type="dxa"/>
            <w:shd w:val="clear" w:color="auto" w:fill="D5DCE4" w:themeFill="text2" w:themeFillTint="33"/>
          </w:tcPr>
          <w:p w14:paraId="10C8C37F" w14:textId="77777777" w:rsidR="00226711" w:rsidRPr="002B62BD" w:rsidRDefault="00226711" w:rsidP="00880BC1">
            <w:pPr>
              <w:rPr>
                <w:b/>
              </w:rPr>
            </w:pPr>
            <w:r w:rsidRPr="002B62BD">
              <w:rPr>
                <w:b/>
              </w:rPr>
              <w:t>Icône de dossier vide</w:t>
            </w:r>
          </w:p>
        </w:tc>
        <w:tc>
          <w:tcPr>
            <w:tcW w:w="2953" w:type="dxa"/>
            <w:shd w:val="clear" w:color="auto" w:fill="D5DCE4" w:themeFill="text2" w:themeFillTint="33"/>
          </w:tcPr>
          <w:p w14:paraId="10C8C380" w14:textId="77777777" w:rsidR="00226711" w:rsidRPr="002B62BD" w:rsidRDefault="00226711" w:rsidP="00880BC1">
            <w:pPr>
              <w:rPr>
                <w:b/>
              </w:rPr>
            </w:pPr>
            <w:r w:rsidRPr="002B62BD">
              <w:rPr>
                <w:b/>
              </w:rPr>
              <w:t>Icône de dossier plein</w:t>
            </w:r>
          </w:p>
        </w:tc>
      </w:tr>
      <w:tr w:rsidR="00226711" w14:paraId="10C8C385" w14:textId="77777777" w:rsidTr="00226711">
        <w:tc>
          <w:tcPr>
            <w:tcW w:w="3201" w:type="dxa"/>
          </w:tcPr>
          <w:p w14:paraId="10C8C382" w14:textId="77777777" w:rsidR="00226711" w:rsidRDefault="00226711" w:rsidP="00880BC1">
            <w:r>
              <w:t>Petite</w:t>
            </w:r>
          </w:p>
        </w:tc>
        <w:tc>
          <w:tcPr>
            <w:tcW w:w="3134" w:type="dxa"/>
          </w:tcPr>
          <w:p w14:paraId="10C8C383" w14:textId="77777777" w:rsidR="00226711" w:rsidRDefault="0001551A" w:rsidP="00880BC1">
            <w:r>
              <w:rPr>
                <w:noProof/>
                <w:lang w:eastAsia="fr-FR"/>
              </w:rPr>
              <w:drawing>
                <wp:inline distT="0" distB="0" distL="0" distR="0" wp14:anchorId="10C8C5DC" wp14:editId="10C8C5DD">
                  <wp:extent cx="324765" cy="361314"/>
                  <wp:effectExtent l="1905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srcRect/>
                          <a:stretch>
                            <a:fillRect/>
                          </a:stretch>
                        </pic:blipFill>
                        <pic:spPr bwMode="auto">
                          <a:xfrm>
                            <a:off x="0" y="0"/>
                            <a:ext cx="325141" cy="361732"/>
                          </a:xfrm>
                          <a:prstGeom prst="rect">
                            <a:avLst/>
                          </a:prstGeom>
                          <a:noFill/>
                          <a:ln w="9525">
                            <a:noFill/>
                            <a:miter lim="800000"/>
                            <a:headEnd/>
                            <a:tailEnd/>
                          </a:ln>
                        </pic:spPr>
                      </pic:pic>
                    </a:graphicData>
                  </a:graphic>
                </wp:inline>
              </w:drawing>
            </w:r>
          </w:p>
        </w:tc>
        <w:tc>
          <w:tcPr>
            <w:tcW w:w="2953" w:type="dxa"/>
          </w:tcPr>
          <w:p w14:paraId="10C8C384" w14:textId="77777777" w:rsidR="00226711" w:rsidRDefault="0001551A" w:rsidP="00880BC1">
            <w:r>
              <w:rPr>
                <w:noProof/>
                <w:lang w:eastAsia="fr-FR"/>
              </w:rPr>
              <w:drawing>
                <wp:inline distT="0" distB="0" distL="0" distR="0" wp14:anchorId="10C8C5DE" wp14:editId="10C8C5DF">
                  <wp:extent cx="322187" cy="358445"/>
                  <wp:effectExtent l="19050" t="0" r="1663"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srcRect/>
                          <a:stretch>
                            <a:fillRect/>
                          </a:stretch>
                        </pic:blipFill>
                        <pic:spPr bwMode="auto">
                          <a:xfrm>
                            <a:off x="0" y="0"/>
                            <a:ext cx="322560" cy="358860"/>
                          </a:xfrm>
                          <a:prstGeom prst="rect">
                            <a:avLst/>
                          </a:prstGeom>
                          <a:noFill/>
                          <a:ln w="9525">
                            <a:noFill/>
                            <a:miter lim="800000"/>
                            <a:headEnd/>
                            <a:tailEnd/>
                          </a:ln>
                        </pic:spPr>
                      </pic:pic>
                    </a:graphicData>
                  </a:graphic>
                </wp:inline>
              </w:drawing>
            </w:r>
          </w:p>
        </w:tc>
      </w:tr>
      <w:tr w:rsidR="00226711" w14:paraId="10C8C389" w14:textId="77777777" w:rsidTr="008838D6">
        <w:trPr>
          <w:trHeight w:val="2128"/>
        </w:trPr>
        <w:tc>
          <w:tcPr>
            <w:tcW w:w="3201" w:type="dxa"/>
          </w:tcPr>
          <w:p w14:paraId="10C8C386" w14:textId="77777777" w:rsidR="00226711" w:rsidRDefault="00226711" w:rsidP="00880BC1">
            <w:r>
              <w:t>Grande</w:t>
            </w:r>
          </w:p>
        </w:tc>
        <w:tc>
          <w:tcPr>
            <w:tcW w:w="3134" w:type="dxa"/>
          </w:tcPr>
          <w:p w14:paraId="10C8C387" w14:textId="77777777" w:rsidR="00226711" w:rsidRDefault="00661C48" w:rsidP="00880BC1">
            <w:r>
              <w:rPr>
                <w:noProof/>
                <w:lang w:eastAsia="fr-FR"/>
              </w:rPr>
              <w:drawing>
                <wp:inline distT="0" distB="0" distL="0" distR="0" wp14:anchorId="10C8C5E0" wp14:editId="10C8C5E1">
                  <wp:extent cx="922020" cy="1207135"/>
                  <wp:effectExtent l="1905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cstate="print"/>
                          <a:srcRect/>
                          <a:stretch>
                            <a:fillRect/>
                          </a:stretch>
                        </pic:blipFill>
                        <pic:spPr bwMode="auto">
                          <a:xfrm>
                            <a:off x="0" y="0"/>
                            <a:ext cx="922020" cy="1207135"/>
                          </a:xfrm>
                          <a:prstGeom prst="rect">
                            <a:avLst/>
                          </a:prstGeom>
                          <a:noFill/>
                          <a:ln w="9525">
                            <a:noFill/>
                            <a:miter lim="800000"/>
                            <a:headEnd/>
                            <a:tailEnd/>
                          </a:ln>
                        </pic:spPr>
                      </pic:pic>
                    </a:graphicData>
                  </a:graphic>
                </wp:inline>
              </w:drawing>
            </w:r>
          </w:p>
        </w:tc>
        <w:tc>
          <w:tcPr>
            <w:tcW w:w="2953" w:type="dxa"/>
          </w:tcPr>
          <w:p w14:paraId="10C8C388" w14:textId="77777777" w:rsidR="00226711" w:rsidRDefault="0001551A" w:rsidP="00880BC1">
            <w:r>
              <w:rPr>
                <w:noProof/>
                <w:lang w:eastAsia="fr-FR"/>
              </w:rPr>
              <w:drawing>
                <wp:inline distT="0" distB="0" distL="0" distR="0" wp14:anchorId="10C8C5E2" wp14:editId="10C8C5E3">
                  <wp:extent cx="768350" cy="1038860"/>
                  <wp:effectExtent l="1905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srcRect/>
                          <a:stretch>
                            <a:fillRect/>
                          </a:stretch>
                        </pic:blipFill>
                        <pic:spPr bwMode="auto">
                          <a:xfrm>
                            <a:off x="0" y="0"/>
                            <a:ext cx="768350" cy="1038860"/>
                          </a:xfrm>
                          <a:prstGeom prst="rect">
                            <a:avLst/>
                          </a:prstGeom>
                          <a:noFill/>
                          <a:ln w="9525">
                            <a:noFill/>
                            <a:miter lim="800000"/>
                            <a:headEnd/>
                            <a:tailEnd/>
                          </a:ln>
                        </pic:spPr>
                      </pic:pic>
                    </a:graphicData>
                  </a:graphic>
                </wp:inline>
              </w:drawing>
            </w:r>
          </w:p>
        </w:tc>
      </w:tr>
    </w:tbl>
    <w:p w14:paraId="10C8C38A" w14:textId="77777777" w:rsidR="001B6E5F" w:rsidRDefault="001B6E5F" w:rsidP="00294168"/>
    <w:p w14:paraId="10C8C38B" w14:textId="77777777" w:rsidR="001B6E5F" w:rsidRDefault="001B6E5F">
      <w:r>
        <w:br w:type="page"/>
      </w:r>
    </w:p>
    <w:p w14:paraId="10C8C38C" w14:textId="77777777" w:rsidR="0003072B" w:rsidRDefault="001B6E5F" w:rsidP="001B6E5F">
      <w:pPr>
        <w:pStyle w:val="Titre3"/>
        <w:spacing w:after="120"/>
      </w:pPr>
      <w:r>
        <w:lastRenderedPageBreak/>
        <w:t>Reconnaître les dossiers système à leur icône</w:t>
      </w:r>
    </w:p>
    <w:p w14:paraId="10C8C38D" w14:textId="77777777" w:rsidR="001B6E5F" w:rsidRPr="001B6E5F" w:rsidRDefault="001B6E5F" w:rsidP="001B6E5F">
      <w:r>
        <w:t>Les dossiers systèmes sont des dossiers</w:t>
      </w:r>
      <w:r w:rsidR="002F3D23">
        <w:t xml:space="preserve"> créés et imposés par Windows dès son installation. Ils ont c</w:t>
      </w:r>
      <w:r w:rsidR="005469FB">
        <w:t>hacun une fonction particulière et obéissent à des routines du système : regroupemen</w:t>
      </w:r>
      <w:r w:rsidR="007443E5">
        <w:t>t par type de fichiers, usage, provenance ou finalité</w:t>
      </w:r>
      <w:r w:rsidR="00BA2092">
        <w:t>s</w:t>
      </w:r>
      <w:r w:rsidR="007443E5">
        <w:t>.</w:t>
      </w:r>
    </w:p>
    <w:tbl>
      <w:tblPr>
        <w:tblStyle w:val="Grilledutableau"/>
        <w:tblW w:w="0" w:type="auto"/>
        <w:tblLook w:val="04A0" w:firstRow="1" w:lastRow="0" w:firstColumn="1" w:lastColumn="0" w:noHBand="0" w:noVBand="1"/>
      </w:tblPr>
      <w:tblGrid>
        <w:gridCol w:w="3133"/>
        <w:gridCol w:w="3037"/>
        <w:gridCol w:w="2892"/>
      </w:tblGrid>
      <w:tr w:rsidR="005469FB" w:rsidRPr="002B62BD" w14:paraId="10C8C38F" w14:textId="77777777" w:rsidTr="00D40C2F">
        <w:tc>
          <w:tcPr>
            <w:tcW w:w="9288" w:type="dxa"/>
            <w:gridSpan w:val="3"/>
            <w:shd w:val="clear" w:color="auto" w:fill="ACB9CA" w:themeFill="text2" w:themeFillTint="66"/>
          </w:tcPr>
          <w:p w14:paraId="10C8C38E" w14:textId="77777777" w:rsidR="005469FB" w:rsidRPr="001B6E5F" w:rsidRDefault="005469FB" w:rsidP="001B6E5F">
            <w:pPr>
              <w:rPr>
                <w:b/>
                <w:smallCaps/>
                <w:spacing w:val="66"/>
                <w:sz w:val="28"/>
              </w:rPr>
            </w:pPr>
            <w:r w:rsidRPr="001B6E5F">
              <w:rPr>
                <w:b/>
                <w:smallCaps/>
                <w:spacing w:val="66"/>
                <w:sz w:val="28"/>
              </w:rPr>
              <w:t>Dossier</w:t>
            </w:r>
            <w:r>
              <w:rPr>
                <w:b/>
                <w:smallCaps/>
                <w:spacing w:val="66"/>
                <w:sz w:val="28"/>
              </w:rPr>
              <w:t>s</w:t>
            </w:r>
            <w:r w:rsidRPr="001B6E5F">
              <w:rPr>
                <w:b/>
                <w:smallCaps/>
                <w:spacing w:val="66"/>
                <w:sz w:val="28"/>
              </w:rPr>
              <w:t xml:space="preserve"> </w:t>
            </w:r>
            <w:r>
              <w:rPr>
                <w:b/>
                <w:smallCaps/>
                <w:spacing w:val="66"/>
                <w:sz w:val="28"/>
              </w:rPr>
              <w:t>Système</w:t>
            </w:r>
          </w:p>
        </w:tc>
      </w:tr>
      <w:tr w:rsidR="001B6E5F" w:rsidRPr="003D695C" w14:paraId="10C8C393" w14:textId="77777777" w:rsidTr="00D40C2F">
        <w:tc>
          <w:tcPr>
            <w:tcW w:w="3201" w:type="dxa"/>
            <w:shd w:val="clear" w:color="auto" w:fill="D5DCE4" w:themeFill="text2" w:themeFillTint="33"/>
          </w:tcPr>
          <w:p w14:paraId="10C8C390" w14:textId="77777777" w:rsidR="001B6E5F" w:rsidRPr="003D695C" w:rsidRDefault="001B6E5F" w:rsidP="003D695C">
            <w:pPr>
              <w:jc w:val="center"/>
              <w:rPr>
                <w:b/>
              </w:rPr>
            </w:pPr>
            <w:r w:rsidRPr="003D695C">
              <w:rPr>
                <w:b/>
              </w:rPr>
              <w:t>Nom</w:t>
            </w:r>
          </w:p>
        </w:tc>
        <w:tc>
          <w:tcPr>
            <w:tcW w:w="3134" w:type="dxa"/>
            <w:shd w:val="clear" w:color="auto" w:fill="D5DCE4" w:themeFill="text2" w:themeFillTint="33"/>
          </w:tcPr>
          <w:p w14:paraId="10C8C391" w14:textId="77777777" w:rsidR="001B6E5F" w:rsidRPr="003D695C" w:rsidRDefault="001B6E5F" w:rsidP="003D695C">
            <w:pPr>
              <w:jc w:val="center"/>
              <w:rPr>
                <w:b/>
                <w:noProof/>
                <w:lang w:eastAsia="fr-FR"/>
              </w:rPr>
            </w:pPr>
            <w:r w:rsidRPr="003D695C">
              <w:rPr>
                <w:b/>
                <w:noProof/>
                <w:lang w:eastAsia="fr-FR"/>
              </w:rPr>
              <w:t>Icône</w:t>
            </w:r>
          </w:p>
        </w:tc>
        <w:tc>
          <w:tcPr>
            <w:tcW w:w="2953" w:type="dxa"/>
            <w:shd w:val="clear" w:color="auto" w:fill="D5DCE4" w:themeFill="text2" w:themeFillTint="33"/>
          </w:tcPr>
          <w:p w14:paraId="10C8C392" w14:textId="77777777" w:rsidR="001B6E5F" w:rsidRPr="003D695C" w:rsidRDefault="001B6E5F" w:rsidP="003D695C">
            <w:pPr>
              <w:jc w:val="center"/>
              <w:rPr>
                <w:b/>
                <w:noProof/>
                <w:lang w:eastAsia="fr-FR"/>
              </w:rPr>
            </w:pPr>
            <w:r w:rsidRPr="003D695C">
              <w:rPr>
                <w:b/>
                <w:noProof/>
                <w:lang w:eastAsia="fr-FR"/>
              </w:rPr>
              <w:t>Fonction</w:t>
            </w:r>
          </w:p>
        </w:tc>
      </w:tr>
      <w:tr w:rsidR="003D695C" w14:paraId="10C8C397" w14:textId="77777777" w:rsidTr="00D40C2F">
        <w:tc>
          <w:tcPr>
            <w:tcW w:w="3201" w:type="dxa"/>
            <w:vAlign w:val="center"/>
          </w:tcPr>
          <w:p w14:paraId="10C8C394" w14:textId="77777777" w:rsidR="003D695C" w:rsidRDefault="003D695C" w:rsidP="00635D2B">
            <w:pPr>
              <w:jc w:val="center"/>
            </w:pPr>
            <w:r>
              <w:t>Bureau</w:t>
            </w:r>
          </w:p>
        </w:tc>
        <w:tc>
          <w:tcPr>
            <w:tcW w:w="3134" w:type="dxa"/>
            <w:vAlign w:val="center"/>
          </w:tcPr>
          <w:p w14:paraId="10C8C395" w14:textId="77777777" w:rsidR="003D695C" w:rsidRDefault="003D695C" w:rsidP="003D695C">
            <w:pPr>
              <w:jc w:val="center"/>
              <w:rPr>
                <w:noProof/>
                <w:lang w:eastAsia="fr-FR"/>
              </w:rPr>
            </w:pPr>
            <w:r>
              <w:rPr>
                <w:noProof/>
                <w:lang w:eastAsia="fr-FR"/>
              </w:rPr>
              <w:drawing>
                <wp:inline distT="0" distB="0" distL="0" distR="0" wp14:anchorId="10C8C5E4" wp14:editId="10C8C5E5">
                  <wp:extent cx="461010" cy="469265"/>
                  <wp:effectExtent l="19050" t="0" r="0" b="0"/>
                  <wp:docPr id="247"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cstate="print"/>
                          <a:srcRect/>
                          <a:stretch>
                            <a:fillRect/>
                          </a:stretch>
                        </pic:blipFill>
                        <pic:spPr bwMode="auto">
                          <a:xfrm>
                            <a:off x="0" y="0"/>
                            <a:ext cx="461010" cy="469265"/>
                          </a:xfrm>
                          <a:prstGeom prst="rect">
                            <a:avLst/>
                          </a:prstGeom>
                          <a:noFill/>
                          <a:ln w="9525">
                            <a:noFill/>
                            <a:miter lim="800000"/>
                            <a:headEnd/>
                            <a:tailEnd/>
                          </a:ln>
                        </pic:spPr>
                      </pic:pic>
                    </a:graphicData>
                  </a:graphic>
                </wp:inline>
              </w:drawing>
            </w:r>
          </w:p>
        </w:tc>
        <w:tc>
          <w:tcPr>
            <w:tcW w:w="2953" w:type="dxa"/>
          </w:tcPr>
          <w:p w14:paraId="10C8C396" w14:textId="77777777" w:rsidR="003D695C" w:rsidRDefault="003D695C" w:rsidP="002F3D23">
            <w:pPr>
              <w:rPr>
                <w:noProof/>
                <w:lang w:eastAsia="fr-FR"/>
              </w:rPr>
            </w:pPr>
            <w:r>
              <w:rPr>
                <w:noProof/>
                <w:lang w:eastAsia="fr-FR"/>
              </w:rPr>
              <w:t>Tous les éléments qui figure</w:t>
            </w:r>
            <w:r w:rsidR="00635D2B">
              <w:rPr>
                <w:noProof/>
                <w:lang w:eastAsia="fr-FR"/>
              </w:rPr>
              <w:t>nt</w:t>
            </w:r>
            <w:r>
              <w:rPr>
                <w:noProof/>
                <w:lang w:eastAsia="fr-FR"/>
              </w:rPr>
              <w:t xml:space="preserve"> sur votre bureau Windows sont réunis dans ce dossier</w:t>
            </w:r>
          </w:p>
        </w:tc>
      </w:tr>
      <w:tr w:rsidR="003D695C" w14:paraId="10C8C39B" w14:textId="77777777" w:rsidTr="00D40C2F">
        <w:tc>
          <w:tcPr>
            <w:tcW w:w="3201" w:type="dxa"/>
            <w:vAlign w:val="center"/>
          </w:tcPr>
          <w:p w14:paraId="10C8C398" w14:textId="77777777" w:rsidR="003D695C" w:rsidRDefault="003D695C" w:rsidP="00635D2B">
            <w:pPr>
              <w:jc w:val="center"/>
            </w:pPr>
            <w:r>
              <w:t>Documents</w:t>
            </w:r>
          </w:p>
        </w:tc>
        <w:tc>
          <w:tcPr>
            <w:tcW w:w="3134" w:type="dxa"/>
            <w:vAlign w:val="center"/>
          </w:tcPr>
          <w:p w14:paraId="10C8C399" w14:textId="77777777" w:rsidR="003D695C" w:rsidRDefault="003D695C" w:rsidP="003D695C">
            <w:pPr>
              <w:jc w:val="center"/>
              <w:rPr>
                <w:noProof/>
                <w:lang w:eastAsia="fr-FR"/>
              </w:rPr>
            </w:pPr>
            <w:r>
              <w:rPr>
                <w:noProof/>
                <w:lang w:eastAsia="fr-FR"/>
              </w:rPr>
              <w:drawing>
                <wp:inline distT="0" distB="0" distL="0" distR="0" wp14:anchorId="10C8C5E6" wp14:editId="10C8C5E7">
                  <wp:extent cx="389890" cy="469265"/>
                  <wp:effectExtent l="19050" t="0" r="0" b="0"/>
                  <wp:docPr id="261"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2" cstate="print"/>
                          <a:srcRect/>
                          <a:stretch>
                            <a:fillRect/>
                          </a:stretch>
                        </pic:blipFill>
                        <pic:spPr bwMode="auto">
                          <a:xfrm>
                            <a:off x="0" y="0"/>
                            <a:ext cx="389890" cy="469265"/>
                          </a:xfrm>
                          <a:prstGeom prst="rect">
                            <a:avLst/>
                          </a:prstGeom>
                          <a:noFill/>
                          <a:ln w="9525">
                            <a:noFill/>
                            <a:miter lim="800000"/>
                            <a:headEnd/>
                            <a:tailEnd/>
                          </a:ln>
                        </pic:spPr>
                      </pic:pic>
                    </a:graphicData>
                  </a:graphic>
                </wp:inline>
              </w:drawing>
            </w:r>
          </w:p>
        </w:tc>
        <w:tc>
          <w:tcPr>
            <w:tcW w:w="2953" w:type="dxa"/>
          </w:tcPr>
          <w:p w14:paraId="10C8C39A" w14:textId="77777777" w:rsidR="003D695C" w:rsidRDefault="00635D2B" w:rsidP="002F3D23">
            <w:pPr>
              <w:rPr>
                <w:noProof/>
                <w:lang w:eastAsia="fr-FR"/>
              </w:rPr>
            </w:pPr>
            <w:r>
              <w:rPr>
                <w:noProof/>
                <w:lang w:eastAsia="fr-FR"/>
              </w:rPr>
              <w:t>Stocke</w:t>
            </w:r>
            <w:r w:rsidR="003D695C">
              <w:rPr>
                <w:noProof/>
                <w:lang w:eastAsia="fr-FR"/>
              </w:rPr>
              <w:t xml:space="preserve"> tous vos documents (Texte, classeurs, bases de données etc.)</w:t>
            </w:r>
          </w:p>
        </w:tc>
      </w:tr>
      <w:tr w:rsidR="001B6E5F" w14:paraId="10C8C3A0" w14:textId="77777777" w:rsidTr="00D40C2F">
        <w:tc>
          <w:tcPr>
            <w:tcW w:w="3201" w:type="dxa"/>
            <w:vAlign w:val="center"/>
          </w:tcPr>
          <w:p w14:paraId="10C8C39C" w14:textId="77777777" w:rsidR="001B6E5F" w:rsidRDefault="001B6E5F" w:rsidP="00635D2B">
            <w:pPr>
              <w:jc w:val="center"/>
            </w:pPr>
            <w:r>
              <w:t>Musique</w:t>
            </w:r>
          </w:p>
        </w:tc>
        <w:tc>
          <w:tcPr>
            <w:tcW w:w="3134" w:type="dxa"/>
            <w:vAlign w:val="center"/>
          </w:tcPr>
          <w:p w14:paraId="10C8C39D" w14:textId="77777777" w:rsidR="001B6E5F" w:rsidRDefault="001B6E5F" w:rsidP="003D695C">
            <w:pPr>
              <w:jc w:val="center"/>
            </w:pPr>
            <w:r>
              <w:rPr>
                <w:noProof/>
                <w:lang w:eastAsia="fr-FR"/>
              </w:rPr>
              <w:drawing>
                <wp:inline distT="0" distB="0" distL="0" distR="0" wp14:anchorId="10C8C5E8" wp14:editId="10C8C5E9">
                  <wp:extent cx="445135" cy="476885"/>
                  <wp:effectExtent l="19050" t="0" r="0" b="0"/>
                  <wp:docPr id="240"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srcRect/>
                          <a:stretch>
                            <a:fillRect/>
                          </a:stretch>
                        </pic:blipFill>
                        <pic:spPr bwMode="auto">
                          <a:xfrm>
                            <a:off x="0" y="0"/>
                            <a:ext cx="445135" cy="476885"/>
                          </a:xfrm>
                          <a:prstGeom prst="rect">
                            <a:avLst/>
                          </a:prstGeom>
                          <a:noFill/>
                          <a:ln w="9525">
                            <a:noFill/>
                            <a:miter lim="800000"/>
                            <a:headEnd/>
                            <a:tailEnd/>
                          </a:ln>
                        </pic:spPr>
                      </pic:pic>
                    </a:graphicData>
                  </a:graphic>
                </wp:inline>
              </w:drawing>
            </w:r>
          </w:p>
        </w:tc>
        <w:tc>
          <w:tcPr>
            <w:tcW w:w="2953" w:type="dxa"/>
          </w:tcPr>
          <w:p w14:paraId="10C8C39E" w14:textId="77777777" w:rsidR="001B6E5F" w:rsidRDefault="00635D2B" w:rsidP="002F3D23">
            <w:pPr>
              <w:rPr>
                <w:noProof/>
                <w:lang w:eastAsia="fr-FR"/>
              </w:rPr>
            </w:pPr>
            <w:r>
              <w:rPr>
                <w:noProof/>
                <w:lang w:eastAsia="fr-FR"/>
              </w:rPr>
              <w:t>Reçoit</w:t>
            </w:r>
            <w:r w:rsidR="001B6E5F">
              <w:rPr>
                <w:noProof/>
                <w:lang w:eastAsia="fr-FR"/>
              </w:rPr>
              <w:t xml:space="preserve"> les fichiers </w:t>
            </w:r>
            <w:r>
              <w:rPr>
                <w:noProof/>
                <w:lang w:eastAsia="fr-FR"/>
              </w:rPr>
              <w:t>audio</w:t>
            </w:r>
            <w:r w:rsidR="001B6E5F">
              <w:rPr>
                <w:noProof/>
                <w:lang w:eastAsia="fr-FR"/>
              </w:rPr>
              <w:t>.</w:t>
            </w:r>
          </w:p>
          <w:p w14:paraId="10C8C39F" w14:textId="77777777" w:rsidR="001B6E5F" w:rsidRDefault="001B6E5F" w:rsidP="002F3D23">
            <w:r>
              <w:rPr>
                <w:noProof/>
                <w:lang w:eastAsia="fr-FR"/>
              </w:rPr>
              <w:t>Les applications de musique</w:t>
            </w:r>
            <w:r w:rsidR="002F3D23">
              <w:rPr>
                <w:noProof/>
                <w:lang w:eastAsia="fr-FR"/>
              </w:rPr>
              <w:t xml:space="preserve"> y stockeront par défaut leurs fichiers.</w:t>
            </w:r>
          </w:p>
        </w:tc>
      </w:tr>
      <w:tr w:rsidR="001B6E5F" w14:paraId="10C8C3A4" w14:textId="77777777" w:rsidTr="008838D6">
        <w:trPr>
          <w:trHeight w:val="783"/>
        </w:trPr>
        <w:tc>
          <w:tcPr>
            <w:tcW w:w="3201" w:type="dxa"/>
            <w:vAlign w:val="center"/>
          </w:tcPr>
          <w:p w14:paraId="10C8C3A1" w14:textId="77777777" w:rsidR="001B6E5F" w:rsidRDefault="002F3D23" w:rsidP="00635D2B">
            <w:pPr>
              <w:jc w:val="center"/>
            </w:pPr>
            <w:r>
              <w:t>Images</w:t>
            </w:r>
          </w:p>
        </w:tc>
        <w:tc>
          <w:tcPr>
            <w:tcW w:w="3134" w:type="dxa"/>
            <w:vAlign w:val="center"/>
          </w:tcPr>
          <w:p w14:paraId="10C8C3A2" w14:textId="77777777" w:rsidR="001B6E5F" w:rsidRDefault="002F3D23" w:rsidP="003D695C">
            <w:pPr>
              <w:jc w:val="center"/>
              <w:rPr>
                <w:noProof/>
                <w:lang w:eastAsia="fr-FR"/>
              </w:rPr>
            </w:pPr>
            <w:r>
              <w:rPr>
                <w:noProof/>
                <w:lang w:eastAsia="fr-FR"/>
              </w:rPr>
              <w:drawing>
                <wp:inline distT="0" distB="0" distL="0" distR="0" wp14:anchorId="10C8C5EA" wp14:editId="10C8C5EB">
                  <wp:extent cx="397510" cy="421640"/>
                  <wp:effectExtent l="19050" t="0" r="2540" b="0"/>
                  <wp:docPr id="245"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cstate="print"/>
                          <a:srcRect/>
                          <a:stretch>
                            <a:fillRect/>
                          </a:stretch>
                        </pic:blipFill>
                        <pic:spPr bwMode="auto">
                          <a:xfrm>
                            <a:off x="0" y="0"/>
                            <a:ext cx="397510" cy="421640"/>
                          </a:xfrm>
                          <a:prstGeom prst="rect">
                            <a:avLst/>
                          </a:prstGeom>
                          <a:noFill/>
                          <a:ln w="9525">
                            <a:noFill/>
                            <a:miter lim="800000"/>
                            <a:headEnd/>
                            <a:tailEnd/>
                          </a:ln>
                        </pic:spPr>
                      </pic:pic>
                    </a:graphicData>
                  </a:graphic>
                </wp:inline>
              </w:drawing>
            </w:r>
          </w:p>
        </w:tc>
        <w:tc>
          <w:tcPr>
            <w:tcW w:w="2953" w:type="dxa"/>
          </w:tcPr>
          <w:p w14:paraId="10C8C3A3" w14:textId="77777777" w:rsidR="001B6E5F" w:rsidRDefault="00635D2B" w:rsidP="00635D2B">
            <w:pPr>
              <w:rPr>
                <w:noProof/>
                <w:lang w:eastAsia="fr-FR"/>
              </w:rPr>
            </w:pPr>
            <w:r>
              <w:rPr>
                <w:noProof/>
                <w:lang w:eastAsia="fr-FR"/>
              </w:rPr>
              <w:t>Reçoit</w:t>
            </w:r>
            <w:r w:rsidR="002F3D23">
              <w:rPr>
                <w:noProof/>
                <w:lang w:eastAsia="fr-FR"/>
              </w:rPr>
              <w:t xml:space="preserve"> les fichiers images.</w:t>
            </w:r>
          </w:p>
        </w:tc>
      </w:tr>
      <w:tr w:rsidR="001B6E5F" w14:paraId="10C8C3A8" w14:textId="77777777" w:rsidTr="00D40C2F">
        <w:tc>
          <w:tcPr>
            <w:tcW w:w="3201" w:type="dxa"/>
            <w:vAlign w:val="center"/>
          </w:tcPr>
          <w:p w14:paraId="10C8C3A5" w14:textId="77777777" w:rsidR="001B6E5F" w:rsidRDefault="003D695C" w:rsidP="00635D2B">
            <w:pPr>
              <w:jc w:val="center"/>
            </w:pPr>
            <w:r>
              <w:t>Vidéos</w:t>
            </w:r>
          </w:p>
        </w:tc>
        <w:tc>
          <w:tcPr>
            <w:tcW w:w="3134" w:type="dxa"/>
            <w:vAlign w:val="center"/>
          </w:tcPr>
          <w:p w14:paraId="10C8C3A6" w14:textId="77777777" w:rsidR="001B6E5F" w:rsidRDefault="003D695C" w:rsidP="003D695C">
            <w:pPr>
              <w:jc w:val="center"/>
              <w:rPr>
                <w:noProof/>
                <w:lang w:eastAsia="fr-FR"/>
              </w:rPr>
            </w:pPr>
            <w:r>
              <w:rPr>
                <w:noProof/>
                <w:lang w:eastAsia="fr-FR"/>
              </w:rPr>
              <w:drawing>
                <wp:inline distT="0" distB="0" distL="0" distR="0" wp14:anchorId="10C8C5EC" wp14:editId="10C8C5ED">
                  <wp:extent cx="461010" cy="469265"/>
                  <wp:effectExtent l="19050" t="0" r="0" b="0"/>
                  <wp:docPr id="249"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 cstate="print"/>
                          <a:srcRect/>
                          <a:stretch>
                            <a:fillRect/>
                          </a:stretch>
                        </pic:blipFill>
                        <pic:spPr bwMode="auto">
                          <a:xfrm>
                            <a:off x="0" y="0"/>
                            <a:ext cx="461010" cy="469265"/>
                          </a:xfrm>
                          <a:prstGeom prst="rect">
                            <a:avLst/>
                          </a:prstGeom>
                          <a:noFill/>
                          <a:ln w="9525">
                            <a:noFill/>
                            <a:miter lim="800000"/>
                            <a:headEnd/>
                            <a:tailEnd/>
                          </a:ln>
                        </pic:spPr>
                      </pic:pic>
                    </a:graphicData>
                  </a:graphic>
                </wp:inline>
              </w:drawing>
            </w:r>
          </w:p>
        </w:tc>
        <w:tc>
          <w:tcPr>
            <w:tcW w:w="2953" w:type="dxa"/>
          </w:tcPr>
          <w:p w14:paraId="10C8C3A7" w14:textId="77777777" w:rsidR="003D695C" w:rsidRDefault="00635D2B" w:rsidP="002F3D23">
            <w:pPr>
              <w:rPr>
                <w:noProof/>
                <w:lang w:eastAsia="fr-FR"/>
              </w:rPr>
            </w:pPr>
            <w:r>
              <w:rPr>
                <w:noProof/>
                <w:lang w:eastAsia="fr-FR"/>
              </w:rPr>
              <w:t>Reçoit</w:t>
            </w:r>
            <w:r w:rsidR="003D695C">
              <w:rPr>
                <w:noProof/>
                <w:lang w:eastAsia="fr-FR"/>
              </w:rPr>
              <w:t xml:space="preserve"> des fichiers vidéo.</w:t>
            </w:r>
          </w:p>
        </w:tc>
      </w:tr>
      <w:tr w:rsidR="001B6E5F" w14:paraId="10C8C3AC" w14:textId="77777777" w:rsidTr="00D40C2F">
        <w:tc>
          <w:tcPr>
            <w:tcW w:w="3201" w:type="dxa"/>
            <w:vAlign w:val="center"/>
          </w:tcPr>
          <w:p w14:paraId="10C8C3A9" w14:textId="77777777" w:rsidR="001B6E5F" w:rsidRDefault="003D695C" w:rsidP="00635D2B">
            <w:pPr>
              <w:jc w:val="center"/>
            </w:pPr>
            <w:r>
              <w:t>Téléchargements</w:t>
            </w:r>
          </w:p>
        </w:tc>
        <w:tc>
          <w:tcPr>
            <w:tcW w:w="3134" w:type="dxa"/>
            <w:vAlign w:val="center"/>
          </w:tcPr>
          <w:p w14:paraId="10C8C3AA" w14:textId="77777777" w:rsidR="001B6E5F" w:rsidRDefault="003D695C" w:rsidP="003D695C">
            <w:pPr>
              <w:jc w:val="center"/>
            </w:pPr>
            <w:r>
              <w:rPr>
                <w:noProof/>
                <w:lang w:eastAsia="fr-FR"/>
              </w:rPr>
              <w:drawing>
                <wp:inline distT="0" distB="0" distL="0" distR="0" wp14:anchorId="10C8C5EE" wp14:editId="10C8C5EF">
                  <wp:extent cx="417195" cy="446405"/>
                  <wp:effectExtent l="19050" t="0" r="1905" b="0"/>
                  <wp:docPr id="256"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5" cstate="print"/>
                          <a:srcRect/>
                          <a:stretch>
                            <a:fillRect/>
                          </a:stretch>
                        </pic:blipFill>
                        <pic:spPr bwMode="auto">
                          <a:xfrm>
                            <a:off x="0" y="0"/>
                            <a:ext cx="417195" cy="446405"/>
                          </a:xfrm>
                          <a:prstGeom prst="rect">
                            <a:avLst/>
                          </a:prstGeom>
                          <a:noFill/>
                          <a:ln w="9525">
                            <a:noFill/>
                            <a:miter lim="800000"/>
                            <a:headEnd/>
                            <a:tailEnd/>
                          </a:ln>
                        </pic:spPr>
                      </pic:pic>
                    </a:graphicData>
                  </a:graphic>
                </wp:inline>
              </w:drawing>
            </w:r>
          </w:p>
        </w:tc>
        <w:tc>
          <w:tcPr>
            <w:tcW w:w="2953" w:type="dxa"/>
          </w:tcPr>
          <w:p w14:paraId="10C8C3AB" w14:textId="77777777" w:rsidR="001B6E5F" w:rsidRDefault="00635D2B" w:rsidP="00635D2B">
            <w:r>
              <w:t>Stocke l</w:t>
            </w:r>
            <w:r w:rsidR="003D695C">
              <w:t xml:space="preserve">es éléments que vous téléchargez depuis le Web </w:t>
            </w:r>
          </w:p>
        </w:tc>
      </w:tr>
      <w:tr w:rsidR="00635D2B" w14:paraId="10C8C3B1" w14:textId="77777777" w:rsidTr="00D40C2F">
        <w:tc>
          <w:tcPr>
            <w:tcW w:w="3201" w:type="dxa"/>
            <w:vAlign w:val="center"/>
          </w:tcPr>
          <w:p w14:paraId="10C8C3AD" w14:textId="77777777" w:rsidR="00635D2B" w:rsidRDefault="00635D2B" w:rsidP="00635D2B">
            <w:pPr>
              <w:jc w:val="center"/>
            </w:pPr>
            <w:r>
              <w:t>OneDrive</w:t>
            </w:r>
          </w:p>
        </w:tc>
        <w:tc>
          <w:tcPr>
            <w:tcW w:w="3134" w:type="dxa"/>
            <w:vAlign w:val="center"/>
          </w:tcPr>
          <w:p w14:paraId="10C8C3AE" w14:textId="77777777" w:rsidR="00635D2B" w:rsidRDefault="00635D2B" w:rsidP="003D695C">
            <w:pPr>
              <w:jc w:val="center"/>
              <w:rPr>
                <w:noProof/>
                <w:lang w:eastAsia="fr-FR"/>
              </w:rPr>
            </w:pPr>
            <w:r>
              <w:rPr>
                <w:noProof/>
                <w:lang w:eastAsia="fr-FR"/>
              </w:rPr>
              <w:drawing>
                <wp:inline distT="0" distB="0" distL="0" distR="0" wp14:anchorId="10C8C5F0" wp14:editId="10C8C5F1">
                  <wp:extent cx="532765" cy="476885"/>
                  <wp:effectExtent l="19050" t="0" r="635" b="0"/>
                  <wp:docPr id="271"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srcRect/>
                          <a:stretch>
                            <a:fillRect/>
                          </a:stretch>
                        </pic:blipFill>
                        <pic:spPr bwMode="auto">
                          <a:xfrm>
                            <a:off x="0" y="0"/>
                            <a:ext cx="532765" cy="476885"/>
                          </a:xfrm>
                          <a:prstGeom prst="rect">
                            <a:avLst/>
                          </a:prstGeom>
                          <a:noFill/>
                          <a:ln w="9525">
                            <a:noFill/>
                            <a:miter lim="800000"/>
                            <a:headEnd/>
                            <a:tailEnd/>
                          </a:ln>
                        </pic:spPr>
                      </pic:pic>
                    </a:graphicData>
                  </a:graphic>
                </wp:inline>
              </w:drawing>
            </w:r>
          </w:p>
        </w:tc>
        <w:tc>
          <w:tcPr>
            <w:tcW w:w="2953" w:type="dxa"/>
          </w:tcPr>
          <w:p w14:paraId="10C8C3AF" w14:textId="77777777" w:rsidR="00635D2B" w:rsidRDefault="00635D2B" w:rsidP="00635D2B">
            <w:r>
              <w:t>Tous les dossiers et fichiers disposés dans ce dossier seront immédiatement copiés sur un serveur distant. (nuage numérique ou Cloud)</w:t>
            </w:r>
          </w:p>
          <w:p w14:paraId="10C8C3B0" w14:textId="77777777" w:rsidR="00635D2B" w:rsidRDefault="00635D2B" w:rsidP="00635D2B"/>
        </w:tc>
      </w:tr>
    </w:tbl>
    <w:p w14:paraId="10C8C3B2" w14:textId="77777777" w:rsidR="00AD3C73" w:rsidRDefault="00AD3C73" w:rsidP="00D40C2F"/>
    <w:p w14:paraId="10C8C3B3" w14:textId="77777777" w:rsidR="00AD3C73" w:rsidRDefault="00AD3C73">
      <w:r>
        <w:br w:type="page"/>
      </w:r>
    </w:p>
    <w:p w14:paraId="10C8C3B4" w14:textId="77777777" w:rsidR="00D40C2F" w:rsidRDefault="005D3B2D" w:rsidP="00D40C2F">
      <w:pPr>
        <w:pStyle w:val="Titre3"/>
      </w:pPr>
      <w:r>
        <w:lastRenderedPageBreak/>
        <w:t>Reconnaître les emplacements</w:t>
      </w:r>
      <w:r w:rsidR="00A36FD5">
        <w:t xml:space="preserve"> et outils </w:t>
      </w:r>
      <w:r>
        <w:t xml:space="preserve">système </w:t>
      </w:r>
      <w:r w:rsidR="00D40C2F">
        <w:t>à leur icône</w:t>
      </w:r>
    </w:p>
    <w:p w14:paraId="10C8C3B5" w14:textId="77777777" w:rsidR="00BA2092" w:rsidRDefault="00D40C2F" w:rsidP="00D40C2F">
      <w:r>
        <w:t>Win</w:t>
      </w:r>
      <w:r w:rsidR="00AD3C73">
        <w:t>dows, comme tout environnement possède</w:t>
      </w:r>
      <w:r>
        <w:t xml:space="preserve"> sa </w:t>
      </w:r>
      <w:r w:rsidRPr="00AD3C73">
        <w:rPr>
          <w:b/>
        </w:rPr>
        <w:t>géogr</w:t>
      </w:r>
      <w:r w:rsidR="005D3B2D" w:rsidRPr="00AD3C73">
        <w:rPr>
          <w:b/>
        </w:rPr>
        <w:t>aphie</w:t>
      </w:r>
      <w:r w:rsidR="00BA2092">
        <w:t xml:space="preserve"> constituée de sites plus ou moins remarquables.</w:t>
      </w:r>
      <w:r w:rsidR="005D3B2D">
        <w:t xml:space="preserve"> </w:t>
      </w:r>
      <w:r w:rsidR="00AD3C73">
        <w:br/>
      </w:r>
      <w:r w:rsidR="005D3B2D">
        <w:t xml:space="preserve">Comme dans la vraie vie, </w:t>
      </w:r>
      <w:r>
        <w:t xml:space="preserve">nous ne nous étonnons pas de trouver dans notre cuisine une plaque de cuisson, des tiroirs, des couteaux, </w:t>
      </w:r>
      <w:r w:rsidR="00BA2092">
        <w:t xml:space="preserve">des </w:t>
      </w:r>
      <w:r>
        <w:t xml:space="preserve">fourchettes ou </w:t>
      </w:r>
      <w:r w:rsidR="00BA2092">
        <w:t xml:space="preserve">des </w:t>
      </w:r>
      <w:r>
        <w:t xml:space="preserve">cuillères etc., </w:t>
      </w:r>
      <w:r w:rsidR="005D3B2D">
        <w:t xml:space="preserve">pareillement, </w:t>
      </w:r>
      <w:r>
        <w:t>l’utilisateur Windows doit se familiariser avec les emplacements singuliers de Windows et leur</w:t>
      </w:r>
      <w:r w:rsidR="00BA2092">
        <w:t>s</w:t>
      </w:r>
      <w:r>
        <w:t xml:space="preserve"> caractère</w:t>
      </w:r>
      <w:r w:rsidR="00BA2092">
        <w:t>s</w:t>
      </w:r>
      <w:r>
        <w:t xml:space="preserve"> fonctionnel</w:t>
      </w:r>
      <w:r w:rsidR="00BA2092">
        <w:t>s</w:t>
      </w:r>
      <w:r>
        <w:t>.</w:t>
      </w:r>
      <w:r w:rsidR="002936D2">
        <w:t xml:space="preserve"> </w:t>
      </w:r>
      <w:r w:rsidR="00BA2092">
        <w:br/>
      </w:r>
      <w:r w:rsidR="005D3B2D">
        <w:t>En général ces emplacements sont accessible</w:t>
      </w:r>
      <w:r w:rsidR="00AD3C73">
        <w:t>s</w:t>
      </w:r>
      <w:r w:rsidR="005D3B2D">
        <w:t xml:space="preserve"> par un jeu d’icônes et de raccourcis présent sur le Bureau.</w:t>
      </w:r>
      <w:r w:rsidR="009174B3">
        <w:t xml:space="preserve"> Ils donnent accès à un ensemble d’outils, à des périph</w:t>
      </w:r>
      <w:r w:rsidR="002D7771">
        <w:t>ériques ou en</w:t>
      </w:r>
      <w:r w:rsidR="002936D2">
        <w:t>core à des dossiers et fichiers, situés localement ou à distance.</w:t>
      </w:r>
      <w:r w:rsidR="00BA2092">
        <w:br/>
        <w:t>Bien que les éléments précédemment cités so</w:t>
      </w:r>
      <w:r w:rsidR="002936D2">
        <w:t>ie</w:t>
      </w:r>
      <w:r w:rsidR="00BA2092">
        <w:t>nt également des lieux système, les éléments listés dans le tableau suivant font référence</w:t>
      </w:r>
      <w:r w:rsidR="002936D2">
        <w:t>s</w:t>
      </w:r>
      <w:r w:rsidR="00BA2092">
        <w:t xml:space="preserve"> à </w:t>
      </w:r>
      <w:r w:rsidR="00BA2092" w:rsidRPr="00A36FD5">
        <w:rPr>
          <w:b/>
        </w:rPr>
        <w:t>des emplacements stratégique</w:t>
      </w:r>
      <w:r w:rsidR="002936D2">
        <w:rPr>
          <w:b/>
        </w:rPr>
        <w:t>s</w:t>
      </w:r>
      <w:r w:rsidR="00BA2092" w:rsidRPr="00A36FD5">
        <w:rPr>
          <w:b/>
        </w:rPr>
        <w:t xml:space="preserve"> de Windows</w:t>
      </w:r>
      <w:r w:rsidR="00BA2092">
        <w:t xml:space="preserve"> et à leurs outils plutôt </w:t>
      </w:r>
      <w:r w:rsidR="002936D2">
        <w:t>qu’</w:t>
      </w:r>
      <w:r w:rsidR="00BA2092">
        <w:t>à des dossiers.</w:t>
      </w:r>
    </w:p>
    <w:tbl>
      <w:tblPr>
        <w:tblStyle w:val="Grilledutableau"/>
        <w:tblW w:w="0" w:type="auto"/>
        <w:tblLook w:val="04A0" w:firstRow="1" w:lastRow="0" w:firstColumn="1" w:lastColumn="0" w:noHBand="0" w:noVBand="1"/>
      </w:tblPr>
      <w:tblGrid>
        <w:gridCol w:w="3116"/>
        <w:gridCol w:w="3036"/>
        <w:gridCol w:w="2910"/>
      </w:tblGrid>
      <w:tr w:rsidR="00D40C2F" w:rsidRPr="001B6E5F" w14:paraId="10C8C3B7" w14:textId="77777777" w:rsidTr="00D40C2F">
        <w:tc>
          <w:tcPr>
            <w:tcW w:w="9288" w:type="dxa"/>
            <w:gridSpan w:val="3"/>
            <w:shd w:val="clear" w:color="auto" w:fill="ACB9CA" w:themeFill="text2" w:themeFillTint="66"/>
          </w:tcPr>
          <w:p w14:paraId="10C8C3B6" w14:textId="77777777" w:rsidR="00D40C2F" w:rsidRPr="001B6E5F" w:rsidRDefault="009174B3" w:rsidP="009174B3">
            <w:pPr>
              <w:rPr>
                <w:b/>
                <w:smallCaps/>
                <w:spacing w:val="66"/>
                <w:sz w:val="28"/>
              </w:rPr>
            </w:pPr>
            <w:r>
              <w:rPr>
                <w:b/>
                <w:smallCaps/>
                <w:spacing w:val="66"/>
                <w:sz w:val="28"/>
              </w:rPr>
              <w:t>Emplacements</w:t>
            </w:r>
            <w:r w:rsidR="00D40C2F">
              <w:rPr>
                <w:b/>
                <w:smallCaps/>
                <w:spacing w:val="66"/>
                <w:sz w:val="28"/>
              </w:rPr>
              <w:t xml:space="preserve"> système</w:t>
            </w:r>
          </w:p>
        </w:tc>
      </w:tr>
      <w:tr w:rsidR="00D40C2F" w:rsidRPr="003D695C" w14:paraId="10C8C3BB" w14:textId="77777777" w:rsidTr="00D40C2F">
        <w:tc>
          <w:tcPr>
            <w:tcW w:w="3201" w:type="dxa"/>
            <w:shd w:val="clear" w:color="auto" w:fill="D5DCE4" w:themeFill="text2" w:themeFillTint="33"/>
          </w:tcPr>
          <w:p w14:paraId="10C8C3B8" w14:textId="77777777" w:rsidR="00D40C2F" w:rsidRPr="003D695C" w:rsidRDefault="00D40C2F" w:rsidP="00D40C2F">
            <w:pPr>
              <w:jc w:val="center"/>
              <w:rPr>
                <w:b/>
              </w:rPr>
            </w:pPr>
            <w:r w:rsidRPr="003D695C">
              <w:rPr>
                <w:b/>
              </w:rPr>
              <w:t>Nom</w:t>
            </w:r>
          </w:p>
        </w:tc>
        <w:tc>
          <w:tcPr>
            <w:tcW w:w="3134" w:type="dxa"/>
            <w:shd w:val="clear" w:color="auto" w:fill="D5DCE4" w:themeFill="text2" w:themeFillTint="33"/>
          </w:tcPr>
          <w:p w14:paraId="10C8C3B9" w14:textId="77777777" w:rsidR="00D40C2F" w:rsidRPr="003D695C" w:rsidRDefault="00D40C2F" w:rsidP="00D40C2F">
            <w:pPr>
              <w:jc w:val="center"/>
              <w:rPr>
                <w:b/>
                <w:noProof/>
                <w:lang w:eastAsia="fr-FR"/>
              </w:rPr>
            </w:pPr>
            <w:r w:rsidRPr="003D695C">
              <w:rPr>
                <w:b/>
                <w:noProof/>
                <w:lang w:eastAsia="fr-FR"/>
              </w:rPr>
              <w:t>Icône</w:t>
            </w:r>
          </w:p>
        </w:tc>
        <w:tc>
          <w:tcPr>
            <w:tcW w:w="2953" w:type="dxa"/>
            <w:shd w:val="clear" w:color="auto" w:fill="D5DCE4" w:themeFill="text2" w:themeFillTint="33"/>
          </w:tcPr>
          <w:p w14:paraId="10C8C3BA" w14:textId="77777777" w:rsidR="00D40C2F" w:rsidRPr="003D695C" w:rsidRDefault="00D40C2F" w:rsidP="00D40C2F">
            <w:pPr>
              <w:jc w:val="center"/>
              <w:rPr>
                <w:b/>
                <w:noProof/>
                <w:lang w:eastAsia="fr-FR"/>
              </w:rPr>
            </w:pPr>
            <w:r w:rsidRPr="003D695C">
              <w:rPr>
                <w:b/>
                <w:noProof/>
                <w:lang w:eastAsia="fr-FR"/>
              </w:rPr>
              <w:t>Fonction</w:t>
            </w:r>
          </w:p>
        </w:tc>
      </w:tr>
      <w:tr w:rsidR="00D40C2F" w14:paraId="10C8C3BF" w14:textId="77777777" w:rsidTr="00D40C2F">
        <w:tc>
          <w:tcPr>
            <w:tcW w:w="3201" w:type="dxa"/>
            <w:vAlign w:val="center"/>
          </w:tcPr>
          <w:p w14:paraId="10C8C3BC" w14:textId="77777777" w:rsidR="00D40C2F" w:rsidRDefault="00D40C2F" w:rsidP="00D40C2F">
            <w:pPr>
              <w:jc w:val="center"/>
            </w:pPr>
            <w:r>
              <w:t>Panneau de configuration</w:t>
            </w:r>
          </w:p>
        </w:tc>
        <w:tc>
          <w:tcPr>
            <w:tcW w:w="3134" w:type="dxa"/>
            <w:vAlign w:val="center"/>
          </w:tcPr>
          <w:p w14:paraId="10C8C3BD" w14:textId="77777777" w:rsidR="00D40C2F" w:rsidRDefault="005D3B2D" w:rsidP="00D40C2F">
            <w:pPr>
              <w:jc w:val="center"/>
              <w:rPr>
                <w:noProof/>
                <w:lang w:eastAsia="fr-FR"/>
              </w:rPr>
            </w:pPr>
            <w:r>
              <w:rPr>
                <w:noProof/>
                <w:lang w:eastAsia="fr-FR"/>
              </w:rPr>
              <w:drawing>
                <wp:inline distT="0" distB="0" distL="0" distR="0" wp14:anchorId="10C8C5F2" wp14:editId="10C8C5F3">
                  <wp:extent cx="492760" cy="325755"/>
                  <wp:effectExtent l="19050" t="0" r="2540" b="0"/>
                  <wp:docPr id="234"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cstate="print"/>
                          <a:srcRect/>
                          <a:stretch>
                            <a:fillRect/>
                          </a:stretch>
                        </pic:blipFill>
                        <pic:spPr bwMode="auto">
                          <a:xfrm>
                            <a:off x="0" y="0"/>
                            <a:ext cx="492760" cy="325755"/>
                          </a:xfrm>
                          <a:prstGeom prst="rect">
                            <a:avLst/>
                          </a:prstGeom>
                          <a:noFill/>
                          <a:ln w="9525">
                            <a:noFill/>
                            <a:miter lim="800000"/>
                            <a:headEnd/>
                            <a:tailEnd/>
                          </a:ln>
                        </pic:spPr>
                      </pic:pic>
                    </a:graphicData>
                  </a:graphic>
                </wp:inline>
              </w:drawing>
            </w:r>
          </w:p>
        </w:tc>
        <w:tc>
          <w:tcPr>
            <w:tcW w:w="2953" w:type="dxa"/>
          </w:tcPr>
          <w:p w14:paraId="10C8C3BE" w14:textId="77777777" w:rsidR="00D40C2F" w:rsidRDefault="005D3B2D" w:rsidP="00D40C2F">
            <w:pPr>
              <w:rPr>
                <w:noProof/>
                <w:lang w:eastAsia="fr-FR"/>
              </w:rPr>
            </w:pPr>
            <w:r>
              <w:rPr>
                <w:noProof/>
                <w:lang w:eastAsia="fr-FR"/>
              </w:rPr>
              <w:t>Accéder au panneau permettant de modifier les paramètres et personnaliser le fonctionnement de votre ordinateur</w:t>
            </w:r>
          </w:p>
        </w:tc>
      </w:tr>
      <w:tr w:rsidR="00D40C2F" w14:paraId="10C8C3C3" w14:textId="77777777" w:rsidTr="00D40C2F">
        <w:tc>
          <w:tcPr>
            <w:tcW w:w="3201" w:type="dxa"/>
            <w:vAlign w:val="center"/>
          </w:tcPr>
          <w:p w14:paraId="10C8C3C0" w14:textId="77777777" w:rsidR="00D40C2F" w:rsidRDefault="005D3B2D" w:rsidP="00D40C2F">
            <w:pPr>
              <w:jc w:val="center"/>
            </w:pPr>
            <w:r>
              <w:t>Réseau</w:t>
            </w:r>
          </w:p>
        </w:tc>
        <w:tc>
          <w:tcPr>
            <w:tcW w:w="3134" w:type="dxa"/>
            <w:vAlign w:val="center"/>
          </w:tcPr>
          <w:p w14:paraId="10C8C3C1" w14:textId="77777777" w:rsidR="00D40C2F" w:rsidRDefault="00D40C2F" w:rsidP="00D40C2F">
            <w:pPr>
              <w:jc w:val="center"/>
              <w:rPr>
                <w:noProof/>
                <w:lang w:eastAsia="fr-FR"/>
              </w:rPr>
            </w:pPr>
            <w:r>
              <w:rPr>
                <w:noProof/>
                <w:lang w:eastAsia="fr-FR"/>
              </w:rPr>
              <w:drawing>
                <wp:inline distT="0" distB="0" distL="0" distR="0" wp14:anchorId="10C8C5F4" wp14:editId="10C8C5F5">
                  <wp:extent cx="469265" cy="469265"/>
                  <wp:effectExtent l="19050" t="0" r="6985" b="0"/>
                  <wp:docPr id="232"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srcRect/>
                          <a:stretch>
                            <a:fillRect/>
                          </a:stretch>
                        </pic:blipFill>
                        <pic:spPr bwMode="auto">
                          <a:xfrm>
                            <a:off x="0" y="0"/>
                            <a:ext cx="469265" cy="469265"/>
                          </a:xfrm>
                          <a:prstGeom prst="rect">
                            <a:avLst/>
                          </a:prstGeom>
                          <a:noFill/>
                          <a:ln w="9525">
                            <a:noFill/>
                            <a:miter lim="800000"/>
                            <a:headEnd/>
                            <a:tailEnd/>
                          </a:ln>
                        </pic:spPr>
                      </pic:pic>
                    </a:graphicData>
                  </a:graphic>
                </wp:inline>
              </w:drawing>
            </w:r>
          </w:p>
        </w:tc>
        <w:tc>
          <w:tcPr>
            <w:tcW w:w="2953" w:type="dxa"/>
          </w:tcPr>
          <w:p w14:paraId="10C8C3C2" w14:textId="77777777" w:rsidR="00D40C2F" w:rsidRDefault="00D40C2F" w:rsidP="00D40C2F">
            <w:pPr>
              <w:rPr>
                <w:noProof/>
                <w:lang w:eastAsia="fr-FR"/>
              </w:rPr>
            </w:pPr>
            <w:r>
              <w:rPr>
                <w:noProof/>
                <w:lang w:eastAsia="fr-FR"/>
              </w:rPr>
              <w:t>Accéder aux ordinateurs et périphériques présent sur le réseau</w:t>
            </w:r>
          </w:p>
        </w:tc>
      </w:tr>
      <w:tr w:rsidR="00005ABE" w14:paraId="10C8C3C7" w14:textId="77777777" w:rsidTr="00D40C2F">
        <w:tc>
          <w:tcPr>
            <w:tcW w:w="3201" w:type="dxa"/>
            <w:vAlign w:val="center"/>
          </w:tcPr>
          <w:p w14:paraId="10C8C3C4" w14:textId="77777777" w:rsidR="00005ABE" w:rsidRDefault="00005ABE" w:rsidP="00D40C2F">
            <w:pPr>
              <w:jc w:val="center"/>
            </w:pPr>
            <w:r>
              <w:t>Votre PC</w:t>
            </w:r>
          </w:p>
        </w:tc>
        <w:tc>
          <w:tcPr>
            <w:tcW w:w="3134" w:type="dxa"/>
            <w:vAlign w:val="center"/>
          </w:tcPr>
          <w:p w14:paraId="10C8C3C5" w14:textId="77777777" w:rsidR="00005ABE" w:rsidRDefault="00005ABE" w:rsidP="00D40C2F">
            <w:pPr>
              <w:jc w:val="center"/>
              <w:rPr>
                <w:noProof/>
                <w:lang w:eastAsia="fr-FR"/>
              </w:rPr>
            </w:pPr>
            <w:r>
              <w:rPr>
                <w:noProof/>
                <w:lang w:eastAsia="fr-FR"/>
              </w:rPr>
              <w:drawing>
                <wp:inline distT="0" distB="0" distL="0" distR="0" wp14:anchorId="10C8C5F6" wp14:editId="10C8C5F7">
                  <wp:extent cx="524510" cy="476885"/>
                  <wp:effectExtent l="19050" t="0" r="8890" b="0"/>
                  <wp:docPr id="236"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cstate="print"/>
                          <a:srcRect/>
                          <a:stretch>
                            <a:fillRect/>
                          </a:stretch>
                        </pic:blipFill>
                        <pic:spPr bwMode="auto">
                          <a:xfrm>
                            <a:off x="0" y="0"/>
                            <a:ext cx="524510" cy="476885"/>
                          </a:xfrm>
                          <a:prstGeom prst="rect">
                            <a:avLst/>
                          </a:prstGeom>
                          <a:noFill/>
                          <a:ln w="9525">
                            <a:noFill/>
                            <a:miter lim="800000"/>
                            <a:headEnd/>
                            <a:tailEnd/>
                          </a:ln>
                        </pic:spPr>
                      </pic:pic>
                    </a:graphicData>
                  </a:graphic>
                </wp:inline>
              </w:drawing>
            </w:r>
          </w:p>
        </w:tc>
        <w:tc>
          <w:tcPr>
            <w:tcW w:w="2953" w:type="dxa"/>
          </w:tcPr>
          <w:p w14:paraId="10C8C3C6" w14:textId="77777777" w:rsidR="00005ABE" w:rsidRDefault="00005ABE" w:rsidP="00AD3C73">
            <w:pPr>
              <w:rPr>
                <w:noProof/>
                <w:lang w:eastAsia="fr-FR"/>
              </w:rPr>
            </w:pPr>
            <w:r>
              <w:rPr>
                <w:noProof/>
                <w:lang w:eastAsia="fr-FR"/>
              </w:rPr>
              <w:t>Affiche les lecteurs de disque et matériel connectés à l’ordinateur</w:t>
            </w:r>
          </w:p>
        </w:tc>
      </w:tr>
      <w:tr w:rsidR="00D40C2F" w14:paraId="10C8C3CB" w14:textId="77777777" w:rsidTr="00D40C2F">
        <w:tc>
          <w:tcPr>
            <w:tcW w:w="3201" w:type="dxa"/>
            <w:vAlign w:val="center"/>
          </w:tcPr>
          <w:p w14:paraId="10C8C3C8" w14:textId="77777777" w:rsidR="00D40C2F" w:rsidRDefault="00AD3C73" w:rsidP="00D40C2F">
            <w:pPr>
              <w:jc w:val="center"/>
            </w:pPr>
            <w:r>
              <w:t>Le dossier utilisateur</w:t>
            </w:r>
          </w:p>
        </w:tc>
        <w:tc>
          <w:tcPr>
            <w:tcW w:w="3134" w:type="dxa"/>
            <w:vAlign w:val="center"/>
          </w:tcPr>
          <w:p w14:paraId="10C8C3C9" w14:textId="77777777" w:rsidR="00D40C2F" w:rsidRDefault="00AD3C73" w:rsidP="00D40C2F">
            <w:pPr>
              <w:jc w:val="center"/>
              <w:rPr>
                <w:noProof/>
                <w:lang w:eastAsia="fr-FR"/>
              </w:rPr>
            </w:pPr>
            <w:r>
              <w:rPr>
                <w:noProof/>
                <w:lang w:eastAsia="fr-FR"/>
              </w:rPr>
              <w:drawing>
                <wp:inline distT="0" distB="0" distL="0" distR="0" wp14:anchorId="10C8C5F8" wp14:editId="10C8C5F9">
                  <wp:extent cx="501015" cy="501015"/>
                  <wp:effectExtent l="19050" t="0" r="0" b="0"/>
                  <wp:docPr id="235"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cstate="print"/>
                          <a:srcRect/>
                          <a:stretch>
                            <a:fillRect/>
                          </a:stretch>
                        </pic:blipFill>
                        <pic:spPr bwMode="auto">
                          <a:xfrm>
                            <a:off x="0" y="0"/>
                            <a:ext cx="501015" cy="501015"/>
                          </a:xfrm>
                          <a:prstGeom prst="rect">
                            <a:avLst/>
                          </a:prstGeom>
                          <a:noFill/>
                          <a:ln w="9525">
                            <a:noFill/>
                            <a:miter lim="800000"/>
                            <a:headEnd/>
                            <a:tailEnd/>
                          </a:ln>
                        </pic:spPr>
                      </pic:pic>
                    </a:graphicData>
                  </a:graphic>
                </wp:inline>
              </w:drawing>
            </w:r>
          </w:p>
        </w:tc>
        <w:tc>
          <w:tcPr>
            <w:tcW w:w="2953" w:type="dxa"/>
          </w:tcPr>
          <w:p w14:paraId="10C8C3CA" w14:textId="77777777" w:rsidR="00D40C2F" w:rsidRDefault="00AD3C73" w:rsidP="00AD3C73">
            <w:pPr>
              <w:rPr>
                <w:noProof/>
                <w:lang w:eastAsia="fr-FR"/>
              </w:rPr>
            </w:pPr>
            <w:r>
              <w:rPr>
                <w:noProof/>
                <w:lang w:eastAsia="fr-FR"/>
              </w:rPr>
              <w:t>Accéder aux fichiers personnels d’un utilisateur.</w:t>
            </w:r>
          </w:p>
        </w:tc>
      </w:tr>
      <w:tr w:rsidR="0064040C" w14:paraId="10C8C3D0" w14:textId="77777777" w:rsidTr="00D40C2F">
        <w:tc>
          <w:tcPr>
            <w:tcW w:w="3201" w:type="dxa"/>
            <w:vAlign w:val="center"/>
          </w:tcPr>
          <w:p w14:paraId="10C8C3CC" w14:textId="77777777" w:rsidR="0064040C" w:rsidRDefault="0064040C" w:rsidP="00D40C2F">
            <w:pPr>
              <w:jc w:val="center"/>
            </w:pPr>
            <w:r>
              <w:t>La Bibliothèque</w:t>
            </w:r>
          </w:p>
        </w:tc>
        <w:tc>
          <w:tcPr>
            <w:tcW w:w="3134" w:type="dxa"/>
            <w:vAlign w:val="center"/>
          </w:tcPr>
          <w:p w14:paraId="10C8C3CD" w14:textId="77777777" w:rsidR="0064040C" w:rsidRDefault="0064040C" w:rsidP="00D40C2F">
            <w:pPr>
              <w:jc w:val="center"/>
              <w:rPr>
                <w:noProof/>
                <w:lang w:eastAsia="fr-FR"/>
              </w:rPr>
            </w:pPr>
            <w:r>
              <w:rPr>
                <w:noProof/>
                <w:lang w:eastAsia="fr-FR"/>
              </w:rPr>
              <w:drawing>
                <wp:inline distT="0" distB="0" distL="0" distR="0" wp14:anchorId="10C8C5FA" wp14:editId="10C8C5FB">
                  <wp:extent cx="492760" cy="389890"/>
                  <wp:effectExtent l="19050" t="0" r="2540" b="0"/>
                  <wp:docPr id="239"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cstate="print"/>
                          <a:srcRect/>
                          <a:stretch>
                            <a:fillRect/>
                          </a:stretch>
                        </pic:blipFill>
                        <pic:spPr bwMode="auto">
                          <a:xfrm>
                            <a:off x="0" y="0"/>
                            <a:ext cx="492760" cy="389890"/>
                          </a:xfrm>
                          <a:prstGeom prst="rect">
                            <a:avLst/>
                          </a:prstGeom>
                          <a:noFill/>
                          <a:ln w="9525">
                            <a:noFill/>
                            <a:miter lim="800000"/>
                            <a:headEnd/>
                            <a:tailEnd/>
                          </a:ln>
                        </pic:spPr>
                      </pic:pic>
                    </a:graphicData>
                  </a:graphic>
                </wp:inline>
              </w:drawing>
            </w:r>
          </w:p>
        </w:tc>
        <w:tc>
          <w:tcPr>
            <w:tcW w:w="2953" w:type="dxa"/>
          </w:tcPr>
          <w:p w14:paraId="10C8C3CE" w14:textId="77777777" w:rsidR="0064040C" w:rsidRDefault="0064040C" w:rsidP="0064040C">
            <w:pPr>
              <w:rPr>
                <w:noProof/>
                <w:lang w:eastAsia="fr-FR"/>
              </w:rPr>
            </w:pPr>
            <w:r>
              <w:rPr>
                <w:noProof/>
                <w:lang w:eastAsia="fr-FR"/>
              </w:rPr>
              <w:t>Emplacement qui regroupe les dossiers médias :Documents, Images, Visdéos, Musique.</w:t>
            </w:r>
          </w:p>
          <w:p w14:paraId="10C8C3CF" w14:textId="77777777" w:rsidR="0064040C" w:rsidRPr="005B6CD6" w:rsidRDefault="005B6CD6" w:rsidP="005B6CD6">
            <w:pPr>
              <w:rPr>
                <w:i/>
                <w:noProof/>
                <w:lang w:eastAsia="fr-FR"/>
              </w:rPr>
            </w:pPr>
            <w:r w:rsidRPr="005B6CD6">
              <w:rPr>
                <w:i/>
                <w:noProof/>
                <w:lang w:eastAsia="fr-FR"/>
              </w:rPr>
              <w:t>(</w:t>
            </w:r>
            <w:r w:rsidR="0064040C" w:rsidRPr="005B6CD6">
              <w:rPr>
                <w:i/>
                <w:noProof/>
                <w:lang w:eastAsia="fr-FR"/>
              </w:rPr>
              <w:t xml:space="preserve">Icône sembleble à </w:t>
            </w:r>
            <w:r w:rsidRPr="005B6CD6">
              <w:rPr>
                <w:i/>
                <w:noProof/>
                <w:lang w:eastAsia="fr-FR"/>
              </w:rPr>
              <w:t>celle de l’e</w:t>
            </w:r>
            <w:r w:rsidR="0064040C" w:rsidRPr="005B6CD6">
              <w:rPr>
                <w:i/>
                <w:noProof/>
                <w:lang w:eastAsia="fr-FR"/>
              </w:rPr>
              <w:t>xplorateur</w:t>
            </w:r>
            <w:r w:rsidRPr="005B6CD6">
              <w:rPr>
                <w:i/>
                <w:noProof/>
                <w:lang w:eastAsia="fr-FR"/>
              </w:rPr>
              <w:t xml:space="preserve"> Windows)</w:t>
            </w:r>
          </w:p>
        </w:tc>
      </w:tr>
    </w:tbl>
    <w:p w14:paraId="10C8C3D1" w14:textId="77777777" w:rsidR="00D40C2F" w:rsidRDefault="00D40C2F" w:rsidP="00D40C2F"/>
    <w:p w14:paraId="10C8C3D2" w14:textId="77777777" w:rsidR="005B6CD6" w:rsidRDefault="005B6CD6" w:rsidP="00D40C2F"/>
    <w:p w14:paraId="10C8C3D3" w14:textId="77777777" w:rsidR="00AB64D4" w:rsidRDefault="00AB64D4">
      <w:r>
        <w:br w:type="page"/>
      </w:r>
    </w:p>
    <w:p w14:paraId="10C8C3D4" w14:textId="77777777" w:rsidR="00294168" w:rsidRDefault="00294168" w:rsidP="00294168">
      <w:pPr>
        <w:pStyle w:val="Titre3"/>
      </w:pPr>
      <w:r>
        <w:lastRenderedPageBreak/>
        <w:t>Reconnaître un dossier compressé</w:t>
      </w:r>
    </w:p>
    <w:p w14:paraId="10C8C3D5" w14:textId="77777777" w:rsidR="00294168" w:rsidRDefault="00294168" w:rsidP="00294168">
      <w:r>
        <w:t>On dit aussi dossier zippé ou archives</w:t>
      </w:r>
    </w:p>
    <w:p w14:paraId="10C8C3D6" w14:textId="77777777" w:rsidR="00294168" w:rsidRDefault="00294168" w:rsidP="00294168">
      <w:r>
        <w:t xml:space="preserve">Un dossier compressé ou zippé est en fait un fichier. C’est une archive numérique. </w:t>
      </w:r>
      <w:r>
        <w:br/>
        <w:t>Il contient un ensemble d’objets (dossiers et fichiers) dont la taille a été réduite par un algorithme de compression.</w:t>
      </w:r>
    </w:p>
    <w:p w14:paraId="10C8C3D7" w14:textId="77777777" w:rsidR="00294168" w:rsidRPr="00294168" w:rsidRDefault="00294168" w:rsidP="00294168">
      <w:pPr>
        <w:rPr>
          <w:i/>
        </w:rPr>
      </w:pPr>
      <w:r>
        <w:rPr>
          <w:i/>
        </w:rPr>
        <w:t>Ils sont identifiables par une fermeture éclair (un zip) sur le dossier.</w:t>
      </w:r>
    </w:p>
    <w:tbl>
      <w:tblPr>
        <w:tblStyle w:val="Grilledutableau"/>
        <w:tblW w:w="0" w:type="auto"/>
        <w:tblLook w:val="04A0" w:firstRow="1" w:lastRow="0" w:firstColumn="1" w:lastColumn="0" w:noHBand="0" w:noVBand="1"/>
      </w:tblPr>
      <w:tblGrid>
        <w:gridCol w:w="3794"/>
        <w:gridCol w:w="3794"/>
      </w:tblGrid>
      <w:tr w:rsidR="00294168" w:rsidRPr="001E14D6" w14:paraId="10C8C3DA" w14:textId="77777777" w:rsidTr="001E14D6">
        <w:tc>
          <w:tcPr>
            <w:tcW w:w="3794" w:type="dxa"/>
            <w:shd w:val="clear" w:color="auto" w:fill="ACB9CA" w:themeFill="text2" w:themeFillTint="66"/>
            <w:vAlign w:val="center"/>
          </w:tcPr>
          <w:p w14:paraId="10C8C3D8" w14:textId="77777777" w:rsidR="00294168" w:rsidRPr="001E14D6" w:rsidRDefault="00294168" w:rsidP="001E14D6">
            <w:pPr>
              <w:jc w:val="center"/>
              <w:rPr>
                <w:b/>
                <w:sz w:val="24"/>
              </w:rPr>
            </w:pPr>
            <w:r w:rsidRPr="001E14D6">
              <w:rPr>
                <w:b/>
                <w:sz w:val="24"/>
              </w:rPr>
              <w:t>Icône de dossier compressé ou zippé</w:t>
            </w:r>
          </w:p>
        </w:tc>
        <w:tc>
          <w:tcPr>
            <w:tcW w:w="3794" w:type="dxa"/>
            <w:shd w:val="clear" w:color="auto" w:fill="ACB9CA" w:themeFill="text2" w:themeFillTint="66"/>
            <w:vAlign w:val="center"/>
          </w:tcPr>
          <w:p w14:paraId="10C8C3D9" w14:textId="77777777" w:rsidR="00294168" w:rsidRPr="001E14D6" w:rsidRDefault="00294168" w:rsidP="001E14D6">
            <w:pPr>
              <w:jc w:val="center"/>
              <w:rPr>
                <w:b/>
                <w:sz w:val="24"/>
              </w:rPr>
            </w:pPr>
            <w:r w:rsidRPr="001E14D6">
              <w:rPr>
                <w:b/>
                <w:sz w:val="24"/>
              </w:rPr>
              <w:t>Extension</w:t>
            </w:r>
          </w:p>
        </w:tc>
      </w:tr>
      <w:tr w:rsidR="00294168" w14:paraId="10C8C3DD" w14:textId="77777777" w:rsidTr="008838D6">
        <w:trPr>
          <w:trHeight w:val="1192"/>
        </w:trPr>
        <w:tc>
          <w:tcPr>
            <w:tcW w:w="3794" w:type="dxa"/>
          </w:tcPr>
          <w:p w14:paraId="10C8C3DB" w14:textId="77777777" w:rsidR="00294168" w:rsidRDefault="00294168" w:rsidP="00294168">
            <w:r>
              <w:rPr>
                <w:noProof/>
                <w:lang w:eastAsia="fr-FR"/>
              </w:rPr>
              <w:drawing>
                <wp:inline distT="0" distB="0" distL="0" distR="0" wp14:anchorId="10C8C5FC" wp14:editId="10C8C5FD">
                  <wp:extent cx="609103" cy="699626"/>
                  <wp:effectExtent l="19050" t="0" r="497" b="0"/>
                  <wp:docPr id="224" name="Imag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52" cstate="print"/>
                          <a:srcRect/>
                          <a:stretch>
                            <a:fillRect/>
                          </a:stretch>
                        </pic:blipFill>
                        <pic:spPr bwMode="auto">
                          <a:xfrm>
                            <a:off x="0" y="0"/>
                            <a:ext cx="611646" cy="702547"/>
                          </a:xfrm>
                          <a:prstGeom prst="rect">
                            <a:avLst/>
                          </a:prstGeom>
                          <a:noFill/>
                          <a:ln w="9525">
                            <a:noFill/>
                            <a:miter lim="800000"/>
                            <a:headEnd/>
                            <a:tailEnd/>
                          </a:ln>
                        </pic:spPr>
                      </pic:pic>
                    </a:graphicData>
                  </a:graphic>
                </wp:inline>
              </w:drawing>
            </w:r>
          </w:p>
        </w:tc>
        <w:tc>
          <w:tcPr>
            <w:tcW w:w="3794" w:type="dxa"/>
            <w:vAlign w:val="center"/>
          </w:tcPr>
          <w:p w14:paraId="10C8C3DC" w14:textId="77777777" w:rsidR="00294168" w:rsidRDefault="00294168" w:rsidP="009469FF">
            <w:pPr>
              <w:pStyle w:val="Paragraphedeliste"/>
              <w:numPr>
                <w:ilvl w:val="0"/>
                <w:numId w:val="6"/>
              </w:numPr>
              <w:rPr>
                <w:noProof/>
                <w:lang w:eastAsia="fr-FR"/>
              </w:rPr>
            </w:pPr>
            <w:r>
              <w:rPr>
                <w:noProof/>
                <w:lang w:eastAsia="fr-FR"/>
              </w:rPr>
              <w:t>.zip</w:t>
            </w:r>
          </w:p>
        </w:tc>
      </w:tr>
    </w:tbl>
    <w:p w14:paraId="10C8C3DE" w14:textId="77777777" w:rsidR="00294168" w:rsidRDefault="00294168" w:rsidP="00294168"/>
    <w:p w14:paraId="10C8C3DF" w14:textId="77777777" w:rsidR="00226711" w:rsidRDefault="00661C48" w:rsidP="00091011">
      <w:pPr>
        <w:pStyle w:val="Titre2"/>
      </w:pPr>
      <w:r>
        <w:t>Les icônes de fichiers</w:t>
      </w:r>
    </w:p>
    <w:p w14:paraId="10C8C3E0" w14:textId="77777777" w:rsidR="000B12DB" w:rsidRDefault="000B12DB" w:rsidP="000B12DB">
      <w:r>
        <w:t>Leurs apparences diffèrent selon le type de fichier.</w:t>
      </w:r>
      <w:r w:rsidR="000813C6">
        <w:t xml:space="preserve"> Mais avant d’établir une liste </w:t>
      </w:r>
      <w:r w:rsidR="00B57BA5">
        <w:t>d’</w:t>
      </w:r>
      <w:r w:rsidR="000813C6">
        <w:t>icônes, vous devez savoir dire ce qu’est un fichier en informatique</w:t>
      </w:r>
    </w:p>
    <w:p w14:paraId="10C8C3E1" w14:textId="77777777" w:rsidR="000B12DB" w:rsidRDefault="004D0476" w:rsidP="000B12DB">
      <w:pPr>
        <w:pStyle w:val="Titre3"/>
      </w:pPr>
      <w:r>
        <w:t xml:space="preserve">Définir </w:t>
      </w:r>
      <w:r w:rsidR="000B12DB">
        <w:t>un fichier informatique</w:t>
      </w:r>
    </w:p>
    <w:p w14:paraId="10C8C3E2" w14:textId="48CFE8AA" w:rsidR="00AE0BBC" w:rsidRPr="0022130E" w:rsidRDefault="00AE0BBC" w:rsidP="00AE0BBC">
      <w:pPr>
        <w:rPr>
          <w:i/>
        </w:rPr>
      </w:pPr>
      <w:r>
        <w:t xml:space="preserve">Un fichier est </w:t>
      </w:r>
      <w:r w:rsidRPr="000813C6">
        <w:rPr>
          <w:b/>
        </w:rPr>
        <w:t>un objet de base</w:t>
      </w:r>
      <w:r>
        <w:t xml:space="preserve"> manipulé par l’ordinateur et son utilisateur</w:t>
      </w:r>
      <w:r>
        <w:br/>
      </w:r>
      <w:r w:rsidRPr="000813C6">
        <w:rPr>
          <w:b/>
          <w:i/>
        </w:rPr>
        <w:t>exemples de fichiers usuels</w:t>
      </w:r>
      <w:r w:rsidRPr="000813C6">
        <w:rPr>
          <w:i/>
        </w:rPr>
        <w:t> : un programme, un document texte, une image, une vidéo, un mo</w:t>
      </w:r>
      <w:r>
        <w:rPr>
          <w:i/>
        </w:rPr>
        <w:t>r</w:t>
      </w:r>
      <w:r w:rsidRPr="000813C6">
        <w:rPr>
          <w:i/>
        </w:rPr>
        <w:t>ceau de musique, une feuille de calcul etc</w:t>
      </w:r>
      <w:r w:rsidR="00667483" w:rsidRPr="000813C6">
        <w:rPr>
          <w:i/>
        </w:rPr>
        <w:t xml:space="preserve">. </w:t>
      </w:r>
      <w:r>
        <w:rPr>
          <w:i/>
        </w:rPr>
        <w:br/>
      </w:r>
      <w:r w:rsidRPr="00AE0BBC">
        <w:t xml:space="preserve">les fichiers </w:t>
      </w:r>
      <w:r w:rsidR="00667483" w:rsidRPr="00AE0BBC">
        <w:t>sont</w:t>
      </w:r>
      <w:r w:rsidRPr="00AE0BBC">
        <w:t xml:space="preserve"> </w:t>
      </w:r>
      <w:r w:rsidR="00667483" w:rsidRPr="00AE0BBC">
        <w:t>disposés</w:t>
      </w:r>
      <w:r w:rsidRPr="00AE0BBC">
        <w:t xml:space="preserve"> dans des dossiers</w:t>
      </w:r>
    </w:p>
    <w:p w14:paraId="10C8C3E3" w14:textId="77777777" w:rsidR="000813C6" w:rsidRPr="00122FBC" w:rsidRDefault="000813C6" w:rsidP="00226711">
      <w:pPr>
        <w:rPr>
          <w:b/>
          <w:u w:val="single"/>
        </w:rPr>
      </w:pPr>
      <w:r w:rsidRPr="00122FBC">
        <w:rPr>
          <w:b/>
          <w:u w:val="single"/>
        </w:rPr>
        <w:t>En informatique :</w:t>
      </w:r>
    </w:p>
    <w:p w14:paraId="10C8C3E4" w14:textId="77777777" w:rsidR="005F6E93" w:rsidRDefault="00B81A63" w:rsidP="009469FF">
      <w:pPr>
        <w:pStyle w:val="Paragraphedeliste"/>
        <w:numPr>
          <w:ilvl w:val="0"/>
          <w:numId w:val="6"/>
        </w:numPr>
      </w:pPr>
      <w:r>
        <w:t xml:space="preserve">Un fichier occupe </w:t>
      </w:r>
      <w:r w:rsidRPr="005D4B27">
        <w:rPr>
          <w:b/>
        </w:rPr>
        <w:t>une</w:t>
      </w:r>
      <w:r>
        <w:t xml:space="preserve"> </w:t>
      </w:r>
      <w:r w:rsidRPr="005D4B27">
        <w:rPr>
          <w:b/>
        </w:rPr>
        <w:t>place</w:t>
      </w:r>
      <w:r>
        <w:t xml:space="preserve"> précise dans le système. </w:t>
      </w:r>
      <w:r w:rsidR="005F6E93">
        <w:br/>
      </w:r>
      <w:r>
        <w:t>Cette place est identifié</w:t>
      </w:r>
      <w:r w:rsidR="005F6E93">
        <w:t>e</w:t>
      </w:r>
      <w:r>
        <w:t xml:space="preserve"> par une adresse appelée également </w:t>
      </w:r>
      <w:r w:rsidRPr="005D4B27">
        <w:rPr>
          <w:b/>
        </w:rPr>
        <w:t>chemin d’accès</w:t>
      </w:r>
      <w:r w:rsidR="005F6E93">
        <w:t>.</w:t>
      </w:r>
      <w:r w:rsidR="005F6E93">
        <w:br/>
        <w:t xml:space="preserve">Le chemin d’accès à un fichier obéit à une </w:t>
      </w:r>
      <w:r w:rsidR="005F6E93" w:rsidRPr="005D4B27">
        <w:rPr>
          <w:b/>
        </w:rPr>
        <w:t>syntaxe</w:t>
      </w:r>
      <w:r w:rsidR="005F6E93">
        <w:t xml:space="preserve"> particulière.</w:t>
      </w:r>
    </w:p>
    <w:p w14:paraId="10C8C3E5" w14:textId="77777777" w:rsidR="005F6E93" w:rsidRDefault="00B81A63" w:rsidP="009469FF">
      <w:pPr>
        <w:pStyle w:val="Paragraphedeliste"/>
        <w:numPr>
          <w:ilvl w:val="1"/>
          <w:numId w:val="6"/>
        </w:numPr>
      </w:pPr>
      <w:r>
        <w:t xml:space="preserve">Par exemple : Le chemin pour accéder à un fichier stocké dans le dossier </w:t>
      </w:r>
      <w:proofErr w:type="gramStart"/>
      <w:r>
        <w:t>Documents</w:t>
      </w:r>
      <w:r w:rsidR="005F6E93">
        <w:t xml:space="preserve">  de</w:t>
      </w:r>
      <w:proofErr w:type="gramEnd"/>
      <w:r w:rsidR="005F6E93">
        <w:t xml:space="preserve"> l’utilisateur David s</w:t>
      </w:r>
      <w:r>
        <w:t>erait celui-ci :</w:t>
      </w:r>
    </w:p>
    <w:tbl>
      <w:tblPr>
        <w:tblStyle w:val="Grilledutableau"/>
        <w:tblW w:w="0" w:type="auto"/>
        <w:jc w:val="center"/>
        <w:tblLook w:val="04A0" w:firstRow="1" w:lastRow="0" w:firstColumn="1" w:lastColumn="0" w:noHBand="0" w:noVBand="1"/>
      </w:tblPr>
      <w:tblGrid>
        <w:gridCol w:w="5984"/>
      </w:tblGrid>
      <w:tr w:rsidR="005F6E93" w14:paraId="10C8C3E7" w14:textId="77777777" w:rsidTr="005F6E93">
        <w:trPr>
          <w:jc w:val="center"/>
        </w:trPr>
        <w:tc>
          <w:tcPr>
            <w:tcW w:w="5984" w:type="dxa"/>
          </w:tcPr>
          <w:p w14:paraId="10C8C3E6" w14:textId="77777777" w:rsidR="005F6E93" w:rsidRPr="005F6E93" w:rsidRDefault="005F6E93" w:rsidP="005F6E93">
            <w:pPr>
              <w:rPr>
                <w:b/>
                <w:sz w:val="28"/>
              </w:rPr>
            </w:pPr>
            <w:r w:rsidRPr="005F6E93">
              <w:rPr>
                <w:b/>
                <w:sz w:val="28"/>
              </w:rPr>
              <w:t>C:\Users\david\Documents\</w:t>
            </w:r>
          </w:p>
        </w:tc>
      </w:tr>
    </w:tbl>
    <w:p w14:paraId="10C8C3E8" w14:textId="77777777" w:rsidR="005F6E93" w:rsidRPr="005F6E93" w:rsidRDefault="005F6E93" w:rsidP="005F6E93">
      <w:pPr>
        <w:jc w:val="center"/>
        <w:rPr>
          <w:i/>
        </w:rPr>
      </w:pPr>
      <w:r w:rsidRPr="005F6E93">
        <w:rPr>
          <w:i/>
        </w:rPr>
        <w:t xml:space="preserve">Où </w:t>
      </w:r>
      <w:r w:rsidRPr="005F6E93">
        <w:rPr>
          <w:b/>
          <w:i/>
        </w:rPr>
        <w:t>C:\</w:t>
      </w:r>
      <w:r w:rsidRPr="005F6E93">
        <w:rPr>
          <w:i/>
        </w:rPr>
        <w:t xml:space="preserve"> représente </w:t>
      </w:r>
      <w:r w:rsidRPr="005D4B27">
        <w:rPr>
          <w:b/>
          <w:i/>
        </w:rPr>
        <w:t>l’unité</w:t>
      </w:r>
      <w:r w:rsidRPr="005F6E93">
        <w:rPr>
          <w:i/>
        </w:rPr>
        <w:t xml:space="preserve"> </w:t>
      </w:r>
      <w:r w:rsidRPr="005D4B27">
        <w:rPr>
          <w:b/>
          <w:i/>
        </w:rPr>
        <w:t>de</w:t>
      </w:r>
      <w:r w:rsidRPr="005F6E93">
        <w:rPr>
          <w:i/>
        </w:rPr>
        <w:t xml:space="preserve"> </w:t>
      </w:r>
      <w:r w:rsidRPr="005D4B27">
        <w:rPr>
          <w:b/>
          <w:i/>
        </w:rPr>
        <w:t>stockage</w:t>
      </w:r>
      <w:r w:rsidRPr="005F6E93">
        <w:rPr>
          <w:i/>
        </w:rPr>
        <w:t xml:space="preserve"> </w:t>
      </w:r>
      <w:r>
        <w:rPr>
          <w:i/>
        </w:rPr>
        <w:br/>
      </w:r>
      <w:r w:rsidRPr="005F6E93">
        <w:rPr>
          <w:i/>
        </w:rPr>
        <w:t xml:space="preserve">et </w:t>
      </w:r>
      <w:proofErr w:type="spellStart"/>
      <w:r w:rsidRPr="005F6E93">
        <w:rPr>
          <w:b/>
          <w:i/>
        </w:rPr>
        <w:t>Users</w:t>
      </w:r>
      <w:proofErr w:type="spellEnd"/>
      <w:r w:rsidRPr="005F6E93">
        <w:rPr>
          <w:b/>
          <w:i/>
        </w:rPr>
        <w:t>\</w:t>
      </w:r>
      <w:proofErr w:type="spellStart"/>
      <w:r w:rsidRPr="005F6E93">
        <w:rPr>
          <w:b/>
          <w:i/>
        </w:rPr>
        <w:t>david</w:t>
      </w:r>
      <w:proofErr w:type="spellEnd"/>
      <w:r w:rsidRPr="005F6E93">
        <w:rPr>
          <w:b/>
          <w:i/>
        </w:rPr>
        <w:t>\Documents</w:t>
      </w:r>
      <w:r w:rsidRPr="005F6E93">
        <w:rPr>
          <w:i/>
        </w:rPr>
        <w:t xml:space="preserve"> représente les dossiers et sous dossiers</w:t>
      </w:r>
    </w:p>
    <w:p w14:paraId="10C8C3E9" w14:textId="77777777" w:rsidR="005F6E93" w:rsidRDefault="0022130E" w:rsidP="009469FF">
      <w:pPr>
        <w:pStyle w:val="Paragraphedeliste"/>
        <w:numPr>
          <w:ilvl w:val="0"/>
          <w:numId w:val="6"/>
        </w:numPr>
        <w:tabs>
          <w:tab w:val="center" w:pos="4253"/>
        </w:tabs>
      </w:pPr>
      <w:r>
        <w:t xml:space="preserve">Un fichier porte toujours </w:t>
      </w:r>
      <w:r w:rsidRPr="005D4B27">
        <w:rPr>
          <w:b/>
        </w:rPr>
        <w:t>un</w:t>
      </w:r>
      <w:r>
        <w:t xml:space="preserve"> </w:t>
      </w:r>
      <w:r w:rsidRPr="005D4B27">
        <w:rPr>
          <w:b/>
        </w:rPr>
        <w:t>nom</w:t>
      </w:r>
      <w:r>
        <w:t>.</w:t>
      </w:r>
      <w:r>
        <w:br/>
      </w:r>
      <w:r w:rsidRPr="0022130E">
        <w:rPr>
          <w:i/>
        </w:rPr>
        <w:t>Deux fichiers ne peuvent pas porter un même nom à un même emplacement du système.</w:t>
      </w:r>
    </w:p>
    <w:p w14:paraId="10C8C3EA" w14:textId="77777777" w:rsidR="00880BC1" w:rsidRDefault="00B81A63" w:rsidP="009469FF">
      <w:pPr>
        <w:pStyle w:val="Paragraphedeliste"/>
        <w:numPr>
          <w:ilvl w:val="0"/>
          <w:numId w:val="7"/>
        </w:numPr>
      </w:pPr>
      <w:r>
        <w:t xml:space="preserve">Un fichier a </w:t>
      </w:r>
      <w:r w:rsidRPr="005D4B27">
        <w:rPr>
          <w:b/>
        </w:rPr>
        <w:t>une taille</w:t>
      </w:r>
      <w:r>
        <w:t xml:space="preserve"> exprimée en</w:t>
      </w:r>
      <w:r w:rsidR="000541D5">
        <w:t xml:space="preserve"> multiples d’</w:t>
      </w:r>
      <w:r w:rsidRPr="005D4B27">
        <w:rPr>
          <w:b/>
        </w:rPr>
        <w:t>octets</w:t>
      </w:r>
      <w:r>
        <w:t xml:space="preserve"> correspondante à l’espace occupé sur le disque</w:t>
      </w:r>
    </w:p>
    <w:p w14:paraId="10C8C3EB" w14:textId="77777777" w:rsidR="0022130E" w:rsidRDefault="0022130E" w:rsidP="009469FF">
      <w:pPr>
        <w:pStyle w:val="Paragraphedeliste"/>
        <w:numPr>
          <w:ilvl w:val="0"/>
          <w:numId w:val="7"/>
        </w:numPr>
      </w:pPr>
      <w:r>
        <w:t xml:space="preserve">Un fichier possède </w:t>
      </w:r>
      <w:r w:rsidRPr="005D4B27">
        <w:rPr>
          <w:b/>
        </w:rPr>
        <w:t>un</w:t>
      </w:r>
      <w:r>
        <w:t xml:space="preserve"> </w:t>
      </w:r>
      <w:r w:rsidRPr="005D4B27">
        <w:rPr>
          <w:b/>
        </w:rPr>
        <w:t>type</w:t>
      </w:r>
      <w:r>
        <w:t> :</w:t>
      </w:r>
    </w:p>
    <w:p w14:paraId="10C8C3EC" w14:textId="77777777" w:rsidR="0022130E" w:rsidRDefault="0022130E" w:rsidP="009469FF">
      <w:pPr>
        <w:pStyle w:val="Paragraphedeliste"/>
        <w:numPr>
          <w:ilvl w:val="1"/>
          <w:numId w:val="7"/>
        </w:numPr>
      </w:pPr>
      <w:r>
        <w:t>Fichier texte</w:t>
      </w:r>
    </w:p>
    <w:p w14:paraId="10C8C3ED" w14:textId="77777777" w:rsidR="0022130E" w:rsidRDefault="0022130E" w:rsidP="009469FF">
      <w:pPr>
        <w:pStyle w:val="Paragraphedeliste"/>
        <w:numPr>
          <w:ilvl w:val="1"/>
          <w:numId w:val="7"/>
        </w:numPr>
      </w:pPr>
      <w:r>
        <w:t>Fichier vidéo</w:t>
      </w:r>
    </w:p>
    <w:p w14:paraId="10C8C3EE" w14:textId="77777777" w:rsidR="0022130E" w:rsidRDefault="006256E9" w:rsidP="009469FF">
      <w:pPr>
        <w:pStyle w:val="Paragraphedeliste"/>
        <w:numPr>
          <w:ilvl w:val="1"/>
          <w:numId w:val="7"/>
        </w:numPr>
      </w:pPr>
      <w:r>
        <w:t>Applications : fichier</w:t>
      </w:r>
      <w:r w:rsidR="00D81F65">
        <w:t xml:space="preserve"> exécutable</w:t>
      </w:r>
    </w:p>
    <w:p w14:paraId="10C8C3EF" w14:textId="77777777" w:rsidR="006256E9" w:rsidRDefault="00D81F65" w:rsidP="009469FF">
      <w:pPr>
        <w:pStyle w:val="Paragraphedeliste"/>
        <w:numPr>
          <w:ilvl w:val="1"/>
          <w:numId w:val="7"/>
        </w:numPr>
      </w:pPr>
      <w:r>
        <w:t>Fichiers d’applications</w:t>
      </w:r>
    </w:p>
    <w:p w14:paraId="10C8C3F0" w14:textId="77777777" w:rsidR="0022130E" w:rsidRDefault="0022130E" w:rsidP="009469FF">
      <w:pPr>
        <w:pStyle w:val="Paragraphedeliste"/>
        <w:numPr>
          <w:ilvl w:val="1"/>
          <w:numId w:val="7"/>
        </w:numPr>
      </w:pPr>
      <w:r>
        <w:t>Fichier son</w:t>
      </w:r>
    </w:p>
    <w:p w14:paraId="10C8C3F1" w14:textId="77777777" w:rsidR="0022130E" w:rsidRDefault="0022130E" w:rsidP="009469FF">
      <w:pPr>
        <w:pStyle w:val="Paragraphedeliste"/>
        <w:numPr>
          <w:ilvl w:val="1"/>
          <w:numId w:val="7"/>
        </w:numPr>
      </w:pPr>
      <w:r>
        <w:t>Etc.</w:t>
      </w:r>
    </w:p>
    <w:p w14:paraId="10C8C3F2" w14:textId="77777777" w:rsidR="0022130E" w:rsidRDefault="0022130E" w:rsidP="009469FF">
      <w:pPr>
        <w:pStyle w:val="Paragraphedeliste"/>
        <w:numPr>
          <w:ilvl w:val="0"/>
          <w:numId w:val="7"/>
        </w:numPr>
      </w:pPr>
      <w:r>
        <w:t xml:space="preserve">Un fichier possède </w:t>
      </w:r>
      <w:r w:rsidRPr="005D4B27">
        <w:rPr>
          <w:b/>
        </w:rPr>
        <w:t>une</w:t>
      </w:r>
      <w:r>
        <w:t xml:space="preserve"> </w:t>
      </w:r>
      <w:r w:rsidRPr="005D4B27">
        <w:rPr>
          <w:b/>
        </w:rPr>
        <w:t>extension</w:t>
      </w:r>
      <w:r>
        <w:t xml:space="preserve"> associée à son type.</w:t>
      </w:r>
    </w:p>
    <w:p w14:paraId="10C8C3F3" w14:textId="28E7E9A8" w:rsidR="0022130E" w:rsidRDefault="0022130E" w:rsidP="009469FF">
      <w:pPr>
        <w:pStyle w:val="Paragraphedeliste"/>
        <w:numPr>
          <w:ilvl w:val="1"/>
          <w:numId w:val="7"/>
        </w:numPr>
      </w:pPr>
      <w:r>
        <w:lastRenderedPageBreak/>
        <w:t>Cette extension obéit à une syntaxe précise</w:t>
      </w:r>
      <w:r w:rsidR="005D4B27">
        <w:t> </w:t>
      </w:r>
      <w:r w:rsidR="00667483">
        <w:t xml:space="preserve">: </w:t>
      </w:r>
      <w:r w:rsidR="005D4B27">
        <w:br/>
      </w:r>
      <w:r w:rsidRPr="005D4B27">
        <w:rPr>
          <w:b/>
        </w:rPr>
        <w:t>un point suivi de trois lettres</w:t>
      </w:r>
      <w:r>
        <w:t>.</w:t>
      </w:r>
    </w:p>
    <w:p w14:paraId="10C8C3F4" w14:textId="77777777" w:rsidR="005D4B27" w:rsidRPr="00B57BA5" w:rsidRDefault="0022130E" w:rsidP="009469FF">
      <w:pPr>
        <w:pStyle w:val="Paragraphedeliste"/>
        <w:numPr>
          <w:ilvl w:val="1"/>
          <w:numId w:val="7"/>
        </w:numPr>
        <w:tabs>
          <w:tab w:val="center" w:pos="3828"/>
        </w:tabs>
      </w:pPr>
      <w:r w:rsidRPr="005D4B27">
        <w:rPr>
          <w:b/>
        </w:rPr>
        <w:t>L’extension suit immédiatement le nom de fichier</w:t>
      </w:r>
      <w:r>
        <w:t> :</w:t>
      </w:r>
      <w:r w:rsidR="005D4B27">
        <w:t xml:space="preserve"> </w:t>
      </w:r>
      <w:r>
        <w:br/>
      </w:r>
      <w:r w:rsidRPr="00B57BA5">
        <w:rPr>
          <w:i/>
          <w:u w:val="single"/>
        </w:rPr>
        <w:t>Par exemple</w:t>
      </w:r>
      <w:r w:rsidR="00B57BA5" w:rsidRPr="00B57BA5">
        <w:rPr>
          <w:i/>
          <w:u w:val="single"/>
        </w:rPr>
        <w:t>s</w:t>
      </w:r>
      <w:r w:rsidRPr="005D4B27">
        <w:rPr>
          <w:i/>
        </w:rPr>
        <w:t> :</w:t>
      </w:r>
      <w:r w:rsidR="005D4B27">
        <w:t xml:space="preserve"> </w:t>
      </w:r>
      <w:r>
        <w:br/>
        <w:t>un fichier image suivi de son extension s’écrit ainsi</w:t>
      </w:r>
      <w:r>
        <w:br/>
      </w:r>
      <w:r w:rsidR="00B57BA5">
        <w:tab/>
      </w:r>
      <w:r w:rsidR="005D4B27">
        <w:t>paysage</w:t>
      </w:r>
      <w:r w:rsidR="005D4B27" w:rsidRPr="005D4B27">
        <w:rPr>
          <w:b/>
        </w:rPr>
        <w:t>.jpg</w:t>
      </w:r>
      <w:r w:rsidR="005D4B27">
        <w:rPr>
          <w:b/>
        </w:rPr>
        <w:br/>
      </w:r>
      <w:r w:rsidR="005D4B27">
        <w:t>Le fichier correspondant à l’application Word 2007 s’écrit ainsi :</w:t>
      </w:r>
      <w:r w:rsidR="005D4B27">
        <w:br/>
      </w:r>
      <w:r w:rsidR="00B57BA5">
        <w:tab/>
      </w:r>
      <w:r w:rsidR="005D4B27">
        <w:t>winword</w:t>
      </w:r>
      <w:r w:rsidR="005D4B27" w:rsidRPr="005D4B27">
        <w:rPr>
          <w:b/>
        </w:rPr>
        <w:t>.exe</w:t>
      </w:r>
    </w:p>
    <w:p w14:paraId="10C8C3F5" w14:textId="77777777" w:rsidR="00B57BA5" w:rsidRPr="00B57BA5" w:rsidRDefault="00B57BA5" w:rsidP="009469FF">
      <w:pPr>
        <w:pStyle w:val="Paragraphedeliste"/>
        <w:numPr>
          <w:ilvl w:val="1"/>
          <w:numId w:val="7"/>
        </w:numPr>
        <w:tabs>
          <w:tab w:val="center" w:pos="3828"/>
        </w:tabs>
      </w:pPr>
      <w:r w:rsidRPr="00B57BA5">
        <w:t>Chaque type de fichier est</w:t>
      </w:r>
      <w:r>
        <w:rPr>
          <w:b/>
        </w:rPr>
        <w:t xml:space="preserve"> reconnaissable par une icône</w:t>
      </w:r>
    </w:p>
    <w:p w14:paraId="10C8C3F6" w14:textId="77777777" w:rsidR="00B57BA5" w:rsidRDefault="00B57BA5" w:rsidP="00AE0BBC">
      <w:pPr>
        <w:pStyle w:val="Titre3"/>
      </w:pPr>
      <w:r>
        <w:t xml:space="preserve">Reconnaître les </w:t>
      </w:r>
      <w:r w:rsidR="00D81F65">
        <w:t>types de fichier</w:t>
      </w:r>
      <w:r w:rsidR="006256E9">
        <w:t xml:space="preserve"> à leur icône</w:t>
      </w:r>
    </w:p>
    <w:p w14:paraId="10C8C3F7" w14:textId="77777777" w:rsidR="00AE0BBC" w:rsidRDefault="00B46B1A" w:rsidP="00AE0BBC">
      <w:r>
        <w:t>Vous pouvez facilement reconnaître facilement les types de fichier</w:t>
      </w:r>
      <w:r w:rsidR="00EE0617">
        <w:t xml:space="preserve"> </w:t>
      </w:r>
      <w:r w:rsidR="00675991">
        <w:t>(les applications et leurs fichiers associés)</w:t>
      </w:r>
      <w:r>
        <w:t xml:space="preserve"> d’après leur icône ou leur extension (cette dernière peut être masqué</w:t>
      </w:r>
      <w:r w:rsidR="005B1867">
        <w:t>e</w:t>
      </w:r>
      <w:r>
        <w:t>)</w:t>
      </w:r>
    </w:p>
    <w:p w14:paraId="10C8C3F8" w14:textId="77777777" w:rsidR="009524F3" w:rsidRPr="002F3B2B" w:rsidRDefault="009524F3" w:rsidP="002F3B2B">
      <w:pPr>
        <w:pStyle w:val="Titre4"/>
      </w:pPr>
      <w:r w:rsidRPr="002F3B2B">
        <w:t xml:space="preserve">Reconnaître des applications </w:t>
      </w:r>
      <w:r w:rsidR="007D7DEF" w:rsidRPr="002F3B2B">
        <w:t>à</w:t>
      </w:r>
      <w:r w:rsidRPr="002F3B2B">
        <w:t xml:space="preserve"> leur</w:t>
      </w:r>
      <w:r w:rsidR="007D7DEF" w:rsidRPr="002F3B2B">
        <w:t>s</w:t>
      </w:r>
      <w:r w:rsidRPr="002F3B2B">
        <w:t xml:space="preserve"> icône</w:t>
      </w:r>
      <w:r w:rsidR="007D7DEF" w:rsidRPr="002F3B2B">
        <w:t>s</w:t>
      </w:r>
    </w:p>
    <w:tbl>
      <w:tblPr>
        <w:tblStyle w:val="Grilledutableau"/>
        <w:tblW w:w="0" w:type="auto"/>
        <w:tblLook w:val="04A0" w:firstRow="1" w:lastRow="0" w:firstColumn="1" w:lastColumn="0" w:noHBand="0" w:noVBand="1"/>
      </w:tblPr>
      <w:tblGrid>
        <w:gridCol w:w="2262"/>
        <w:gridCol w:w="2279"/>
        <w:gridCol w:w="2252"/>
        <w:gridCol w:w="2269"/>
      </w:tblGrid>
      <w:tr w:rsidR="00B46B1A" w14:paraId="10C8C3FB" w14:textId="77777777" w:rsidTr="001E14D6">
        <w:trPr>
          <w:tblHeader/>
        </w:trPr>
        <w:tc>
          <w:tcPr>
            <w:tcW w:w="9212" w:type="dxa"/>
            <w:gridSpan w:val="4"/>
            <w:shd w:val="clear" w:color="auto" w:fill="ACB9CA" w:themeFill="text2" w:themeFillTint="66"/>
          </w:tcPr>
          <w:p w14:paraId="10C8C3F9" w14:textId="77777777" w:rsidR="0018666D" w:rsidRPr="0018666D" w:rsidRDefault="00B46B1A" w:rsidP="0018666D">
            <w:pPr>
              <w:rPr>
                <w:b/>
                <w:sz w:val="28"/>
              </w:rPr>
            </w:pPr>
            <w:r w:rsidRPr="0018666D">
              <w:rPr>
                <w:b/>
                <w:sz w:val="28"/>
              </w:rPr>
              <w:t>Les icônes d’applications</w:t>
            </w:r>
            <w:r w:rsidR="00010FFF">
              <w:rPr>
                <w:b/>
                <w:sz w:val="28"/>
              </w:rPr>
              <w:t xml:space="preserve"> </w:t>
            </w:r>
            <w:r w:rsidR="00010FFF" w:rsidRPr="00010FFF">
              <w:rPr>
                <w:i/>
                <w:sz w:val="28"/>
              </w:rPr>
              <w:t>(liste non exh</w:t>
            </w:r>
            <w:r w:rsidR="00010FFF">
              <w:rPr>
                <w:i/>
                <w:sz w:val="28"/>
              </w:rPr>
              <w:t>a</w:t>
            </w:r>
            <w:r w:rsidR="00010FFF" w:rsidRPr="00010FFF">
              <w:rPr>
                <w:i/>
                <w:sz w:val="28"/>
              </w:rPr>
              <w:t>ustive)</w:t>
            </w:r>
          </w:p>
          <w:p w14:paraId="10C8C3FA" w14:textId="77777777" w:rsidR="00B46B1A" w:rsidRDefault="00710A8F" w:rsidP="0018666D">
            <w:r w:rsidRPr="0018666D">
              <w:rPr>
                <w:i/>
              </w:rPr>
              <w:t>Les</w:t>
            </w:r>
            <w:r>
              <w:t xml:space="preserve"> </w:t>
            </w:r>
            <w:r w:rsidRPr="0018666D">
              <w:rPr>
                <w:i/>
              </w:rPr>
              <w:t xml:space="preserve">applications sont des </w:t>
            </w:r>
            <w:r w:rsidRPr="0018666D">
              <w:rPr>
                <w:b/>
                <w:i/>
              </w:rPr>
              <w:t>exécutables</w:t>
            </w:r>
            <w:r w:rsidRPr="0018666D">
              <w:rPr>
                <w:i/>
              </w:rPr>
              <w:t>. Leur</w:t>
            </w:r>
            <w:r w:rsidR="0018666D" w:rsidRPr="0018666D">
              <w:rPr>
                <w:i/>
              </w:rPr>
              <w:t xml:space="preserve"> nom est</w:t>
            </w:r>
            <w:r w:rsidRPr="0018666D">
              <w:rPr>
                <w:i/>
              </w:rPr>
              <w:t xml:space="preserve"> tous suivi de </w:t>
            </w:r>
            <w:r w:rsidR="0018666D" w:rsidRPr="0018666D">
              <w:rPr>
                <w:i/>
              </w:rPr>
              <w:t xml:space="preserve">l’extension </w:t>
            </w:r>
            <w:r w:rsidRPr="0018666D">
              <w:rPr>
                <w:b/>
                <w:i/>
              </w:rPr>
              <w:t>.exe</w:t>
            </w:r>
          </w:p>
        </w:tc>
      </w:tr>
      <w:tr w:rsidR="00AE0BBC" w14:paraId="10C8C400" w14:textId="77777777" w:rsidTr="0056310B">
        <w:trPr>
          <w:tblHeader/>
        </w:trPr>
        <w:tc>
          <w:tcPr>
            <w:tcW w:w="2303" w:type="dxa"/>
            <w:shd w:val="clear" w:color="auto" w:fill="D5DCE4" w:themeFill="text2" w:themeFillTint="33"/>
          </w:tcPr>
          <w:p w14:paraId="10C8C3FC" w14:textId="77777777" w:rsidR="00AE0BBC" w:rsidRDefault="00B46B1A" w:rsidP="00AE0BBC">
            <w:r>
              <w:t>Applications</w:t>
            </w:r>
          </w:p>
        </w:tc>
        <w:tc>
          <w:tcPr>
            <w:tcW w:w="2303" w:type="dxa"/>
            <w:shd w:val="clear" w:color="auto" w:fill="D5DCE4" w:themeFill="text2" w:themeFillTint="33"/>
          </w:tcPr>
          <w:p w14:paraId="10C8C3FD" w14:textId="77777777" w:rsidR="00AE0BBC" w:rsidRDefault="00AE0BBC" w:rsidP="00AE0BBC">
            <w:r>
              <w:t>Icône</w:t>
            </w:r>
          </w:p>
        </w:tc>
        <w:tc>
          <w:tcPr>
            <w:tcW w:w="2303" w:type="dxa"/>
            <w:shd w:val="clear" w:color="auto" w:fill="D5DCE4" w:themeFill="text2" w:themeFillTint="33"/>
          </w:tcPr>
          <w:p w14:paraId="10C8C3FE" w14:textId="77777777" w:rsidR="00AE0BBC" w:rsidRDefault="00AE0BBC" w:rsidP="00AE0BBC">
            <w:r>
              <w:t>Extension</w:t>
            </w:r>
            <w:r w:rsidR="002F7EF6">
              <w:t>(s)</w:t>
            </w:r>
          </w:p>
        </w:tc>
        <w:tc>
          <w:tcPr>
            <w:tcW w:w="2303" w:type="dxa"/>
            <w:shd w:val="clear" w:color="auto" w:fill="D5DCE4" w:themeFill="text2" w:themeFillTint="33"/>
          </w:tcPr>
          <w:p w14:paraId="10C8C3FF" w14:textId="77777777" w:rsidR="00AE0BBC" w:rsidRDefault="00710A8F" w:rsidP="00AE0BBC">
            <w:r>
              <w:t>N</w:t>
            </w:r>
            <w:r w:rsidR="00AE0BBC">
              <w:t>om</w:t>
            </w:r>
            <w:r w:rsidR="00681346">
              <w:t xml:space="preserve"> de l’exécutable</w:t>
            </w:r>
          </w:p>
        </w:tc>
      </w:tr>
      <w:tr w:rsidR="00AE0BBC" w14:paraId="10C8C408" w14:textId="77777777" w:rsidTr="002F7EF6">
        <w:tc>
          <w:tcPr>
            <w:tcW w:w="2303" w:type="dxa"/>
            <w:vAlign w:val="center"/>
          </w:tcPr>
          <w:p w14:paraId="10C8C401" w14:textId="77777777" w:rsidR="00AE0BBC" w:rsidRDefault="00B46B1A" w:rsidP="002F7EF6">
            <w:r w:rsidRPr="005D31E2">
              <w:rPr>
                <w:b/>
              </w:rPr>
              <w:t>Word</w:t>
            </w:r>
            <w:r>
              <w:t xml:space="preserve"> </w:t>
            </w:r>
            <w:r w:rsidRPr="005D31E2">
              <w:rPr>
                <w:b/>
              </w:rPr>
              <w:t>2007</w:t>
            </w:r>
          </w:p>
          <w:p w14:paraId="10C8C402" w14:textId="77777777" w:rsidR="008D00B7" w:rsidRDefault="008D00B7" w:rsidP="002F7EF6">
            <w:r>
              <w:t>(traitement de texte)</w:t>
            </w:r>
          </w:p>
        </w:tc>
        <w:tc>
          <w:tcPr>
            <w:tcW w:w="2303" w:type="dxa"/>
            <w:vAlign w:val="center"/>
          </w:tcPr>
          <w:p w14:paraId="10C8C403" w14:textId="77777777" w:rsidR="002F7EF6" w:rsidRDefault="00B46B1A" w:rsidP="002F7EF6">
            <w:r>
              <w:rPr>
                <w:noProof/>
                <w:lang w:eastAsia="fr-FR"/>
              </w:rPr>
              <w:drawing>
                <wp:inline distT="0" distB="0" distL="0" distR="0" wp14:anchorId="10C8C5FE" wp14:editId="10C8C5FF">
                  <wp:extent cx="622343" cy="617109"/>
                  <wp:effectExtent l="19050" t="0" r="6307" b="0"/>
                  <wp:docPr id="199" name="Imag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53" cstate="print"/>
                          <a:srcRect/>
                          <a:stretch>
                            <a:fillRect/>
                          </a:stretch>
                        </pic:blipFill>
                        <pic:spPr bwMode="auto">
                          <a:xfrm>
                            <a:off x="0" y="0"/>
                            <a:ext cx="624512" cy="619260"/>
                          </a:xfrm>
                          <a:prstGeom prst="rect">
                            <a:avLst/>
                          </a:prstGeom>
                          <a:noFill/>
                          <a:ln w="9525">
                            <a:noFill/>
                            <a:miter lim="800000"/>
                            <a:headEnd/>
                            <a:tailEnd/>
                          </a:ln>
                        </pic:spPr>
                      </pic:pic>
                    </a:graphicData>
                  </a:graphic>
                </wp:inline>
              </w:drawing>
            </w:r>
          </w:p>
          <w:p w14:paraId="10C8C404" w14:textId="77777777" w:rsidR="00AE0BBC" w:rsidRDefault="002F7EF6" w:rsidP="00614843">
            <w:pPr>
              <w:pBdr>
                <w:top w:val="dotted" w:sz="4" w:space="1" w:color="auto"/>
              </w:pBdr>
              <w:jc w:val="center"/>
            </w:pPr>
            <w:r>
              <w:t>Couleur</w:t>
            </w:r>
            <w:r w:rsidR="00710A8F">
              <w:t xml:space="preserve"> dominante :</w:t>
            </w:r>
            <w:r>
              <w:t xml:space="preserve"> bleu</w:t>
            </w:r>
          </w:p>
        </w:tc>
        <w:tc>
          <w:tcPr>
            <w:tcW w:w="2303" w:type="dxa"/>
            <w:vAlign w:val="center"/>
          </w:tcPr>
          <w:p w14:paraId="10C8C405" w14:textId="77777777" w:rsidR="002F7EF6" w:rsidRDefault="002F7EF6" w:rsidP="009469FF">
            <w:pPr>
              <w:pStyle w:val="Paragraphedeliste"/>
              <w:numPr>
                <w:ilvl w:val="0"/>
                <w:numId w:val="8"/>
              </w:numPr>
            </w:pPr>
            <w:r>
              <w:t>.</w:t>
            </w:r>
            <w:r w:rsidR="00710A8F">
              <w:t>exe</w:t>
            </w:r>
          </w:p>
          <w:p w14:paraId="10C8C406" w14:textId="77777777" w:rsidR="00AE0BBC" w:rsidRDefault="00AE0BBC" w:rsidP="00710A8F"/>
        </w:tc>
        <w:tc>
          <w:tcPr>
            <w:tcW w:w="2303" w:type="dxa"/>
            <w:vAlign w:val="center"/>
          </w:tcPr>
          <w:p w14:paraId="10C8C407" w14:textId="77777777" w:rsidR="002F7EF6" w:rsidRDefault="00710A8F" w:rsidP="002F7EF6">
            <w:r>
              <w:t>WINWORD.exe</w:t>
            </w:r>
          </w:p>
        </w:tc>
      </w:tr>
      <w:tr w:rsidR="00AE0BBC" w14:paraId="10C8C40F" w14:textId="77777777" w:rsidTr="002F7EF6">
        <w:tc>
          <w:tcPr>
            <w:tcW w:w="2303" w:type="dxa"/>
            <w:vAlign w:val="center"/>
          </w:tcPr>
          <w:p w14:paraId="10C8C409" w14:textId="77777777" w:rsidR="00B46B1A" w:rsidRDefault="00B46B1A" w:rsidP="002F7EF6">
            <w:r w:rsidRPr="005D31E2">
              <w:rPr>
                <w:b/>
              </w:rPr>
              <w:t>Excel</w:t>
            </w:r>
            <w:r>
              <w:t xml:space="preserve"> </w:t>
            </w:r>
            <w:r w:rsidRPr="005D31E2">
              <w:rPr>
                <w:b/>
              </w:rPr>
              <w:t>2007</w:t>
            </w:r>
          </w:p>
          <w:p w14:paraId="10C8C40A" w14:textId="77777777" w:rsidR="008D00B7" w:rsidRDefault="008D00B7" w:rsidP="002F7EF6">
            <w:r>
              <w:t>(tableur)</w:t>
            </w:r>
          </w:p>
        </w:tc>
        <w:tc>
          <w:tcPr>
            <w:tcW w:w="2303" w:type="dxa"/>
            <w:vAlign w:val="center"/>
          </w:tcPr>
          <w:p w14:paraId="10C8C40B" w14:textId="77777777" w:rsidR="00614843" w:rsidRDefault="002F7EF6" w:rsidP="002F7EF6">
            <w:r>
              <w:rPr>
                <w:noProof/>
                <w:lang w:eastAsia="fr-FR"/>
              </w:rPr>
              <w:drawing>
                <wp:inline distT="0" distB="0" distL="0" distR="0" wp14:anchorId="10C8C600" wp14:editId="10C8C601">
                  <wp:extent cx="515896" cy="485030"/>
                  <wp:effectExtent l="19050" t="0" r="0" b="0"/>
                  <wp:docPr id="202" name="Imag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54" cstate="print"/>
                          <a:srcRect l="13830" t="20930" r="14976" b="8139"/>
                          <a:stretch>
                            <a:fillRect/>
                          </a:stretch>
                        </pic:blipFill>
                        <pic:spPr bwMode="auto">
                          <a:xfrm>
                            <a:off x="0" y="0"/>
                            <a:ext cx="515896" cy="485030"/>
                          </a:xfrm>
                          <a:prstGeom prst="rect">
                            <a:avLst/>
                          </a:prstGeom>
                          <a:noFill/>
                          <a:ln w="9525">
                            <a:noFill/>
                            <a:miter lim="800000"/>
                            <a:headEnd/>
                            <a:tailEnd/>
                          </a:ln>
                        </pic:spPr>
                      </pic:pic>
                    </a:graphicData>
                  </a:graphic>
                </wp:inline>
              </w:drawing>
            </w:r>
          </w:p>
          <w:p w14:paraId="10C8C40C" w14:textId="77777777" w:rsidR="00AE0BBC" w:rsidRDefault="002F7EF6" w:rsidP="00614843">
            <w:pPr>
              <w:pBdr>
                <w:top w:val="dotted" w:sz="4" w:space="1" w:color="auto"/>
              </w:pBdr>
              <w:jc w:val="center"/>
            </w:pPr>
            <w:r>
              <w:t>couleur</w:t>
            </w:r>
            <w:r w:rsidR="00710A8F">
              <w:t xml:space="preserve"> dominante</w:t>
            </w:r>
            <w:r>
              <w:t> : vert</w:t>
            </w:r>
          </w:p>
        </w:tc>
        <w:tc>
          <w:tcPr>
            <w:tcW w:w="2303" w:type="dxa"/>
            <w:vAlign w:val="center"/>
          </w:tcPr>
          <w:p w14:paraId="10C8C40D" w14:textId="77777777" w:rsidR="00AE0BBC" w:rsidRDefault="00710A8F" w:rsidP="009469FF">
            <w:pPr>
              <w:pStyle w:val="Paragraphedeliste"/>
              <w:numPr>
                <w:ilvl w:val="0"/>
                <w:numId w:val="8"/>
              </w:numPr>
            </w:pPr>
            <w:r>
              <w:t>exe</w:t>
            </w:r>
          </w:p>
        </w:tc>
        <w:tc>
          <w:tcPr>
            <w:tcW w:w="2303" w:type="dxa"/>
            <w:vAlign w:val="center"/>
          </w:tcPr>
          <w:p w14:paraId="10C8C40E" w14:textId="77777777" w:rsidR="002F7EF6" w:rsidRDefault="00710A8F" w:rsidP="002F7EF6">
            <w:r>
              <w:t>EXCEL.exe</w:t>
            </w:r>
          </w:p>
        </w:tc>
      </w:tr>
      <w:tr w:rsidR="00AE0BBC" w14:paraId="10C8C416" w14:textId="77777777" w:rsidTr="002F7EF6">
        <w:tc>
          <w:tcPr>
            <w:tcW w:w="2303" w:type="dxa"/>
            <w:vAlign w:val="center"/>
          </w:tcPr>
          <w:p w14:paraId="10C8C410" w14:textId="77777777" w:rsidR="00AE0BBC" w:rsidRDefault="00B46B1A" w:rsidP="002F7EF6">
            <w:r w:rsidRPr="005D31E2">
              <w:rPr>
                <w:b/>
              </w:rPr>
              <w:t>Access</w:t>
            </w:r>
            <w:r>
              <w:t xml:space="preserve"> </w:t>
            </w:r>
            <w:r w:rsidRPr="005D31E2">
              <w:rPr>
                <w:b/>
              </w:rPr>
              <w:t>2007</w:t>
            </w:r>
          </w:p>
          <w:p w14:paraId="10C8C411" w14:textId="77777777" w:rsidR="008D00B7" w:rsidRDefault="008D00B7" w:rsidP="002F7EF6">
            <w:r>
              <w:t>(gestionnaire de base de données)</w:t>
            </w:r>
          </w:p>
        </w:tc>
        <w:tc>
          <w:tcPr>
            <w:tcW w:w="2303" w:type="dxa"/>
            <w:vAlign w:val="center"/>
          </w:tcPr>
          <w:p w14:paraId="10C8C412" w14:textId="77777777" w:rsidR="00AE0BBC" w:rsidRDefault="002F7EF6" w:rsidP="002F7EF6">
            <w:r>
              <w:rPr>
                <w:noProof/>
                <w:lang w:eastAsia="fr-FR"/>
              </w:rPr>
              <w:drawing>
                <wp:inline distT="0" distB="0" distL="0" distR="0" wp14:anchorId="10C8C602" wp14:editId="10C8C603">
                  <wp:extent cx="520884" cy="540689"/>
                  <wp:effectExtent l="19050" t="0" r="0" b="0"/>
                  <wp:docPr id="211" name="Imag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55" cstate="print"/>
                          <a:srcRect/>
                          <a:stretch>
                            <a:fillRect/>
                          </a:stretch>
                        </pic:blipFill>
                        <pic:spPr bwMode="auto">
                          <a:xfrm>
                            <a:off x="0" y="0"/>
                            <a:ext cx="520933" cy="540740"/>
                          </a:xfrm>
                          <a:prstGeom prst="rect">
                            <a:avLst/>
                          </a:prstGeom>
                          <a:noFill/>
                          <a:ln w="9525">
                            <a:noFill/>
                            <a:miter lim="800000"/>
                            <a:headEnd/>
                            <a:tailEnd/>
                          </a:ln>
                        </pic:spPr>
                      </pic:pic>
                    </a:graphicData>
                  </a:graphic>
                </wp:inline>
              </w:drawing>
            </w:r>
          </w:p>
          <w:p w14:paraId="10C8C413" w14:textId="77777777" w:rsidR="002F7EF6" w:rsidRDefault="002F7EF6" w:rsidP="00614843">
            <w:pPr>
              <w:pBdr>
                <w:top w:val="dotted" w:sz="4" w:space="1" w:color="auto"/>
              </w:pBdr>
              <w:jc w:val="center"/>
            </w:pPr>
            <w:r>
              <w:t>Couleur</w:t>
            </w:r>
            <w:r w:rsidR="00710A8F">
              <w:t xml:space="preserve"> dominante</w:t>
            </w:r>
            <w:r>
              <w:t> : grenat</w:t>
            </w:r>
          </w:p>
        </w:tc>
        <w:tc>
          <w:tcPr>
            <w:tcW w:w="2303" w:type="dxa"/>
            <w:vAlign w:val="center"/>
          </w:tcPr>
          <w:p w14:paraId="10C8C414" w14:textId="77777777" w:rsidR="00AE0BBC" w:rsidRDefault="00710A8F" w:rsidP="009469FF">
            <w:pPr>
              <w:pStyle w:val="Paragraphedeliste"/>
              <w:numPr>
                <w:ilvl w:val="0"/>
                <w:numId w:val="8"/>
              </w:numPr>
            </w:pPr>
            <w:r>
              <w:t>.exe</w:t>
            </w:r>
          </w:p>
        </w:tc>
        <w:tc>
          <w:tcPr>
            <w:tcW w:w="2303" w:type="dxa"/>
            <w:vAlign w:val="center"/>
          </w:tcPr>
          <w:p w14:paraId="10C8C415" w14:textId="77777777" w:rsidR="00AE0BBC" w:rsidRDefault="00710A8F" w:rsidP="002F7EF6">
            <w:r>
              <w:t>MSACCESS.exe</w:t>
            </w:r>
          </w:p>
        </w:tc>
      </w:tr>
      <w:tr w:rsidR="00B46B1A" w14:paraId="10C8C41D" w14:textId="77777777" w:rsidTr="002F7EF6">
        <w:tc>
          <w:tcPr>
            <w:tcW w:w="2303" w:type="dxa"/>
            <w:vAlign w:val="center"/>
          </w:tcPr>
          <w:p w14:paraId="10C8C417" w14:textId="77777777" w:rsidR="00B46B1A" w:rsidRDefault="00B46B1A" w:rsidP="002F7EF6">
            <w:r w:rsidRPr="005D31E2">
              <w:rPr>
                <w:b/>
              </w:rPr>
              <w:t>PowerPoint</w:t>
            </w:r>
            <w:r>
              <w:t xml:space="preserve"> </w:t>
            </w:r>
            <w:r w:rsidRPr="005D31E2">
              <w:rPr>
                <w:b/>
              </w:rPr>
              <w:t>2007</w:t>
            </w:r>
          </w:p>
          <w:p w14:paraId="10C8C418" w14:textId="77777777" w:rsidR="008D00B7" w:rsidRDefault="008D00B7" w:rsidP="002F7EF6">
            <w:r>
              <w:t>(présentation)</w:t>
            </w:r>
          </w:p>
        </w:tc>
        <w:tc>
          <w:tcPr>
            <w:tcW w:w="2303" w:type="dxa"/>
            <w:vAlign w:val="center"/>
          </w:tcPr>
          <w:p w14:paraId="10C8C419" w14:textId="77777777" w:rsidR="00614843" w:rsidRDefault="00710A8F" w:rsidP="002F7EF6">
            <w:r>
              <w:rPr>
                <w:noProof/>
                <w:lang w:eastAsia="fr-FR"/>
              </w:rPr>
              <w:drawing>
                <wp:inline distT="0" distB="0" distL="0" distR="0" wp14:anchorId="10C8C604" wp14:editId="10C8C605">
                  <wp:extent cx="504085" cy="499575"/>
                  <wp:effectExtent l="19050" t="0" r="0" b="0"/>
                  <wp:docPr id="214" name="Imag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56" cstate="print"/>
                          <a:srcRect/>
                          <a:stretch>
                            <a:fillRect/>
                          </a:stretch>
                        </pic:blipFill>
                        <pic:spPr bwMode="auto">
                          <a:xfrm>
                            <a:off x="0" y="0"/>
                            <a:ext cx="504447" cy="499934"/>
                          </a:xfrm>
                          <a:prstGeom prst="rect">
                            <a:avLst/>
                          </a:prstGeom>
                          <a:noFill/>
                          <a:ln w="9525">
                            <a:noFill/>
                            <a:miter lim="800000"/>
                            <a:headEnd/>
                            <a:tailEnd/>
                          </a:ln>
                        </pic:spPr>
                      </pic:pic>
                    </a:graphicData>
                  </a:graphic>
                </wp:inline>
              </w:drawing>
            </w:r>
          </w:p>
          <w:p w14:paraId="10C8C41A" w14:textId="77777777" w:rsidR="00614843" w:rsidRDefault="00614843" w:rsidP="00614843">
            <w:pPr>
              <w:pBdr>
                <w:top w:val="dotted" w:sz="4" w:space="0" w:color="auto"/>
              </w:pBdr>
              <w:jc w:val="center"/>
            </w:pPr>
            <w:r>
              <w:t>Couleur dominante : orange</w:t>
            </w:r>
          </w:p>
        </w:tc>
        <w:tc>
          <w:tcPr>
            <w:tcW w:w="2303" w:type="dxa"/>
            <w:vAlign w:val="center"/>
          </w:tcPr>
          <w:p w14:paraId="10C8C41B" w14:textId="77777777" w:rsidR="00710A8F" w:rsidRDefault="00710A8F" w:rsidP="009469FF">
            <w:pPr>
              <w:pStyle w:val="Paragraphedeliste"/>
              <w:numPr>
                <w:ilvl w:val="0"/>
                <w:numId w:val="8"/>
              </w:numPr>
            </w:pPr>
            <w:r>
              <w:t>.exe</w:t>
            </w:r>
          </w:p>
        </w:tc>
        <w:tc>
          <w:tcPr>
            <w:tcW w:w="2303" w:type="dxa"/>
            <w:vAlign w:val="center"/>
          </w:tcPr>
          <w:p w14:paraId="10C8C41C" w14:textId="77777777" w:rsidR="00B46B1A" w:rsidRDefault="00710A8F" w:rsidP="002F7EF6">
            <w:r>
              <w:t>POWERPNT.</w:t>
            </w:r>
            <w:r w:rsidR="00681346">
              <w:t>exe</w:t>
            </w:r>
          </w:p>
        </w:tc>
      </w:tr>
      <w:tr w:rsidR="008D00B7" w14:paraId="10C8C424" w14:textId="77777777" w:rsidTr="002F7EF6">
        <w:tc>
          <w:tcPr>
            <w:tcW w:w="2303" w:type="dxa"/>
            <w:vAlign w:val="center"/>
          </w:tcPr>
          <w:p w14:paraId="10C8C41E" w14:textId="77777777" w:rsidR="008D00B7" w:rsidRDefault="008D00B7" w:rsidP="002F7EF6">
            <w:r w:rsidRPr="005D31E2">
              <w:rPr>
                <w:b/>
              </w:rPr>
              <w:t>Outlook</w:t>
            </w:r>
            <w:r>
              <w:t xml:space="preserve"> </w:t>
            </w:r>
            <w:r w:rsidRPr="005D31E2">
              <w:rPr>
                <w:b/>
              </w:rPr>
              <w:t>2007</w:t>
            </w:r>
          </w:p>
          <w:p w14:paraId="10C8C41F" w14:textId="77777777" w:rsidR="008D00B7" w:rsidRDefault="008D00B7" w:rsidP="002F7EF6">
            <w:r>
              <w:t>(client de messagerie électronique)</w:t>
            </w:r>
          </w:p>
        </w:tc>
        <w:tc>
          <w:tcPr>
            <w:tcW w:w="2303" w:type="dxa"/>
            <w:vAlign w:val="center"/>
          </w:tcPr>
          <w:p w14:paraId="10C8C420" w14:textId="77777777" w:rsidR="008D00B7" w:rsidRDefault="008D00B7" w:rsidP="008D00B7">
            <w:pPr>
              <w:pBdr>
                <w:bottom w:val="dotted" w:sz="4" w:space="0" w:color="auto"/>
              </w:pBdr>
              <w:rPr>
                <w:rFonts w:ascii="Arial" w:hAnsi="Arial" w:cs="Arial"/>
                <w:noProof/>
                <w:sz w:val="16"/>
                <w:szCs w:val="16"/>
                <w:lang w:eastAsia="fr-FR"/>
              </w:rPr>
            </w:pPr>
            <w:r>
              <w:rPr>
                <w:rFonts w:ascii="Arial" w:hAnsi="Arial" w:cs="Arial"/>
                <w:noProof/>
                <w:sz w:val="16"/>
                <w:szCs w:val="16"/>
                <w:lang w:eastAsia="fr-FR"/>
              </w:rPr>
              <w:drawing>
                <wp:inline distT="0" distB="0" distL="0" distR="0" wp14:anchorId="10C8C606" wp14:editId="10C8C607">
                  <wp:extent cx="556288" cy="500932"/>
                  <wp:effectExtent l="19050" t="0" r="0" b="0"/>
                  <wp:docPr id="233" name="Imag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57" cstate="print"/>
                          <a:srcRect l="17300" t="12107" r="13949" b="11615"/>
                          <a:stretch>
                            <a:fillRect/>
                          </a:stretch>
                        </pic:blipFill>
                        <pic:spPr bwMode="auto">
                          <a:xfrm>
                            <a:off x="0" y="0"/>
                            <a:ext cx="556288" cy="500932"/>
                          </a:xfrm>
                          <a:prstGeom prst="rect">
                            <a:avLst/>
                          </a:prstGeom>
                          <a:noFill/>
                          <a:ln w="9525">
                            <a:noFill/>
                            <a:miter lim="800000"/>
                            <a:headEnd/>
                            <a:tailEnd/>
                          </a:ln>
                        </pic:spPr>
                      </pic:pic>
                    </a:graphicData>
                  </a:graphic>
                </wp:inline>
              </w:drawing>
            </w:r>
          </w:p>
          <w:p w14:paraId="10C8C421" w14:textId="77777777" w:rsidR="008D00B7" w:rsidRDefault="008D00B7" w:rsidP="008D00B7">
            <w:pPr>
              <w:rPr>
                <w:rFonts w:ascii="Arial" w:hAnsi="Arial" w:cs="Arial"/>
                <w:noProof/>
                <w:sz w:val="16"/>
                <w:szCs w:val="16"/>
                <w:lang w:eastAsia="fr-FR"/>
              </w:rPr>
            </w:pPr>
            <w:r>
              <w:t>Couleur dominante : Jaune/or</w:t>
            </w:r>
          </w:p>
        </w:tc>
        <w:tc>
          <w:tcPr>
            <w:tcW w:w="2303" w:type="dxa"/>
            <w:vAlign w:val="center"/>
          </w:tcPr>
          <w:p w14:paraId="10C8C422" w14:textId="77777777" w:rsidR="008D00B7" w:rsidRDefault="00681346" w:rsidP="009469FF">
            <w:pPr>
              <w:pStyle w:val="Paragraphedeliste"/>
              <w:numPr>
                <w:ilvl w:val="0"/>
                <w:numId w:val="8"/>
              </w:numPr>
            </w:pPr>
            <w:r>
              <w:t>.exe</w:t>
            </w:r>
          </w:p>
        </w:tc>
        <w:tc>
          <w:tcPr>
            <w:tcW w:w="2303" w:type="dxa"/>
            <w:vAlign w:val="center"/>
          </w:tcPr>
          <w:p w14:paraId="10C8C423" w14:textId="77777777" w:rsidR="008D00B7" w:rsidRDefault="00681346" w:rsidP="002F7EF6">
            <w:r>
              <w:t>OUTLOOK.exe</w:t>
            </w:r>
          </w:p>
        </w:tc>
      </w:tr>
      <w:tr w:rsidR="00681346" w14:paraId="10C8C42A" w14:textId="77777777" w:rsidTr="002F7EF6">
        <w:tc>
          <w:tcPr>
            <w:tcW w:w="2303" w:type="dxa"/>
            <w:vAlign w:val="center"/>
          </w:tcPr>
          <w:p w14:paraId="10C8C425" w14:textId="77777777" w:rsidR="00681346" w:rsidRDefault="00681346" w:rsidP="002F7EF6">
            <w:r w:rsidRPr="005D31E2">
              <w:rPr>
                <w:b/>
              </w:rPr>
              <w:t>Word</w:t>
            </w:r>
            <w:r>
              <w:t xml:space="preserve"> </w:t>
            </w:r>
            <w:r w:rsidRPr="005D31E2">
              <w:rPr>
                <w:b/>
              </w:rPr>
              <w:t>2010</w:t>
            </w:r>
          </w:p>
        </w:tc>
        <w:tc>
          <w:tcPr>
            <w:tcW w:w="2303" w:type="dxa"/>
            <w:vAlign w:val="center"/>
          </w:tcPr>
          <w:p w14:paraId="10C8C426" w14:textId="77777777" w:rsidR="00681346" w:rsidRDefault="00681346" w:rsidP="008D00B7">
            <w:r>
              <w:rPr>
                <w:rFonts w:ascii="Arial" w:hAnsi="Arial" w:cs="Arial"/>
                <w:noProof/>
                <w:sz w:val="16"/>
                <w:szCs w:val="16"/>
                <w:lang w:eastAsia="fr-FR"/>
              </w:rPr>
              <w:drawing>
                <wp:inline distT="0" distB="0" distL="0" distR="0" wp14:anchorId="10C8C608" wp14:editId="10C8C609">
                  <wp:extent cx="464045" cy="453224"/>
                  <wp:effectExtent l="19050" t="0" r="0" b="0"/>
                  <wp:docPr id="18" name="Image 227" descr="http://rocketdock.com/images/screenshots/word-20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http://rocketdock.com/images/screenshots/word-2010.png"/>
                          <pic:cNvPicPr>
                            <a:picLocks noChangeAspect="1" noChangeArrowheads="1"/>
                          </pic:cNvPicPr>
                        </pic:nvPicPr>
                        <pic:blipFill>
                          <a:blip r:embed="rId58" cstate="print"/>
                          <a:srcRect/>
                          <a:stretch>
                            <a:fillRect/>
                          </a:stretch>
                        </pic:blipFill>
                        <pic:spPr bwMode="auto">
                          <a:xfrm>
                            <a:off x="0" y="0"/>
                            <a:ext cx="464045" cy="453224"/>
                          </a:xfrm>
                          <a:prstGeom prst="rect">
                            <a:avLst/>
                          </a:prstGeom>
                          <a:noFill/>
                          <a:ln w="9525">
                            <a:noFill/>
                            <a:miter lim="800000"/>
                            <a:headEnd/>
                            <a:tailEnd/>
                          </a:ln>
                        </pic:spPr>
                      </pic:pic>
                    </a:graphicData>
                  </a:graphic>
                </wp:inline>
              </w:drawing>
            </w:r>
            <w:r>
              <w:t xml:space="preserve"> </w:t>
            </w:r>
          </w:p>
          <w:p w14:paraId="10C8C427" w14:textId="77777777" w:rsidR="00681346" w:rsidRDefault="00681346" w:rsidP="008D00B7">
            <w:pPr>
              <w:pBdr>
                <w:top w:val="dotted" w:sz="4" w:space="0" w:color="auto"/>
              </w:pBdr>
            </w:pPr>
            <w:r>
              <w:t>Couleur dominante : bleu</w:t>
            </w:r>
          </w:p>
        </w:tc>
        <w:tc>
          <w:tcPr>
            <w:tcW w:w="2303" w:type="dxa"/>
            <w:vAlign w:val="center"/>
          </w:tcPr>
          <w:p w14:paraId="10C8C428" w14:textId="77777777" w:rsidR="00681346" w:rsidRDefault="00681346" w:rsidP="009469FF">
            <w:pPr>
              <w:pStyle w:val="Paragraphedeliste"/>
              <w:numPr>
                <w:ilvl w:val="0"/>
                <w:numId w:val="8"/>
              </w:numPr>
            </w:pPr>
            <w:r>
              <w:t>.exe</w:t>
            </w:r>
          </w:p>
        </w:tc>
        <w:tc>
          <w:tcPr>
            <w:tcW w:w="2303" w:type="dxa"/>
            <w:vAlign w:val="center"/>
          </w:tcPr>
          <w:p w14:paraId="10C8C429" w14:textId="77777777" w:rsidR="00681346" w:rsidRDefault="00681346" w:rsidP="0018666D">
            <w:r>
              <w:t>WINWORD.exe</w:t>
            </w:r>
          </w:p>
        </w:tc>
      </w:tr>
      <w:tr w:rsidR="00681346" w14:paraId="10C8C42F" w14:textId="77777777" w:rsidTr="0018666D">
        <w:tc>
          <w:tcPr>
            <w:tcW w:w="2303" w:type="dxa"/>
            <w:vAlign w:val="center"/>
          </w:tcPr>
          <w:p w14:paraId="10C8C42B" w14:textId="77777777" w:rsidR="00681346" w:rsidRDefault="00681346" w:rsidP="002F7EF6">
            <w:r w:rsidRPr="005D31E2">
              <w:rPr>
                <w:b/>
              </w:rPr>
              <w:lastRenderedPageBreak/>
              <w:t>Excel</w:t>
            </w:r>
            <w:r>
              <w:t xml:space="preserve"> </w:t>
            </w:r>
            <w:r w:rsidRPr="005D31E2">
              <w:rPr>
                <w:b/>
              </w:rPr>
              <w:t>2010</w:t>
            </w:r>
          </w:p>
        </w:tc>
        <w:tc>
          <w:tcPr>
            <w:tcW w:w="2303" w:type="dxa"/>
            <w:vAlign w:val="center"/>
          </w:tcPr>
          <w:p w14:paraId="10C8C42C" w14:textId="74685B0F" w:rsidR="00681346" w:rsidRDefault="00681346" w:rsidP="005B1867">
            <w:r>
              <w:rPr>
                <w:rFonts w:ascii="Arial" w:hAnsi="Arial" w:cs="Arial"/>
                <w:noProof/>
                <w:sz w:val="16"/>
                <w:szCs w:val="16"/>
                <w:lang w:eastAsia="fr-FR"/>
              </w:rPr>
              <w:drawing>
                <wp:inline distT="0" distB="0" distL="0" distR="0" wp14:anchorId="10C8C60A" wp14:editId="10C8C60B">
                  <wp:extent cx="524510" cy="524510"/>
                  <wp:effectExtent l="19050" t="0" r="8890" b="0"/>
                  <wp:docPr id="19" name="Image 220" descr="http://cdn3.cybernetnews.com/wp-content/uploads/2009/09/Exc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http://cdn3.cybernetnews.com/wp-content/uploads/2009/09/Excel.png"/>
                          <pic:cNvPicPr>
                            <a:picLocks noChangeAspect="1" noChangeArrowheads="1"/>
                          </pic:cNvPicPr>
                        </pic:nvPicPr>
                        <pic:blipFill>
                          <a:blip r:embed="rId59" cstate="print"/>
                          <a:srcRect/>
                          <a:stretch>
                            <a:fillRect/>
                          </a:stretch>
                        </pic:blipFill>
                        <pic:spPr bwMode="auto">
                          <a:xfrm>
                            <a:off x="0" y="0"/>
                            <a:ext cx="524223" cy="524223"/>
                          </a:xfrm>
                          <a:prstGeom prst="rect">
                            <a:avLst/>
                          </a:prstGeom>
                          <a:noFill/>
                          <a:ln w="9525">
                            <a:noFill/>
                            <a:miter lim="800000"/>
                            <a:headEnd/>
                            <a:tailEnd/>
                          </a:ln>
                        </pic:spPr>
                      </pic:pic>
                    </a:graphicData>
                  </a:graphic>
                </wp:inline>
              </w:drawing>
            </w:r>
            <w:r w:rsidR="005B1867">
              <w:t xml:space="preserve"> Couleur </w:t>
            </w:r>
            <w:r>
              <w:t>dominante </w:t>
            </w:r>
            <w:r w:rsidR="00667483">
              <w:t>: vert</w:t>
            </w:r>
          </w:p>
        </w:tc>
        <w:tc>
          <w:tcPr>
            <w:tcW w:w="2303" w:type="dxa"/>
          </w:tcPr>
          <w:p w14:paraId="10C8C42D" w14:textId="77777777" w:rsidR="00681346" w:rsidRDefault="00681346" w:rsidP="009469FF">
            <w:pPr>
              <w:pStyle w:val="Paragraphedeliste"/>
              <w:numPr>
                <w:ilvl w:val="0"/>
                <w:numId w:val="8"/>
              </w:numPr>
            </w:pPr>
            <w:r w:rsidRPr="002E07E9">
              <w:t>.exe</w:t>
            </w:r>
          </w:p>
        </w:tc>
        <w:tc>
          <w:tcPr>
            <w:tcW w:w="2303" w:type="dxa"/>
            <w:vAlign w:val="center"/>
          </w:tcPr>
          <w:p w14:paraId="10C8C42E" w14:textId="77777777" w:rsidR="00681346" w:rsidRDefault="00681346" w:rsidP="0018666D">
            <w:r>
              <w:t>EXCEL.exe</w:t>
            </w:r>
          </w:p>
        </w:tc>
      </w:tr>
      <w:tr w:rsidR="00681346" w14:paraId="10C8C435" w14:textId="77777777" w:rsidTr="0018666D">
        <w:tc>
          <w:tcPr>
            <w:tcW w:w="2303" w:type="dxa"/>
            <w:vAlign w:val="center"/>
          </w:tcPr>
          <w:p w14:paraId="10C8C430" w14:textId="77777777" w:rsidR="00681346" w:rsidRDefault="00681346" w:rsidP="002F7EF6">
            <w:r w:rsidRPr="005D31E2">
              <w:rPr>
                <w:b/>
              </w:rPr>
              <w:t>Access</w:t>
            </w:r>
            <w:r>
              <w:t xml:space="preserve"> </w:t>
            </w:r>
            <w:r w:rsidRPr="005D31E2">
              <w:rPr>
                <w:b/>
              </w:rPr>
              <w:t>2010</w:t>
            </w:r>
          </w:p>
        </w:tc>
        <w:tc>
          <w:tcPr>
            <w:tcW w:w="2303" w:type="dxa"/>
            <w:vAlign w:val="center"/>
          </w:tcPr>
          <w:p w14:paraId="10C8C431" w14:textId="77777777" w:rsidR="00681346" w:rsidRDefault="00681346" w:rsidP="008D00B7">
            <w:pPr>
              <w:pBdr>
                <w:bottom w:val="dotted" w:sz="4" w:space="0" w:color="auto"/>
              </w:pBdr>
            </w:pPr>
            <w:r>
              <w:rPr>
                <w:noProof/>
                <w:lang w:eastAsia="fr-FR"/>
              </w:rPr>
              <w:drawing>
                <wp:inline distT="0" distB="0" distL="0" distR="0" wp14:anchorId="10C8C60C" wp14:editId="10C8C60D">
                  <wp:extent cx="479315" cy="508884"/>
                  <wp:effectExtent l="19050" t="0" r="0" b="0"/>
                  <wp:docPr id="20" name="Image 230" descr="http://photonews.mobi/wp-content/uploads/2013/07/clip-art-microsoft-office-2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http://photonews.mobi/wp-content/uploads/2013/07/clip-art-microsoft-office-2010.jpg"/>
                          <pic:cNvPicPr>
                            <a:picLocks noChangeAspect="1" noChangeArrowheads="1"/>
                          </pic:cNvPicPr>
                        </pic:nvPicPr>
                        <pic:blipFill>
                          <a:blip r:embed="rId60" cstate="print"/>
                          <a:srcRect l="49618" t="51822" r="34091" b="22267"/>
                          <a:stretch>
                            <a:fillRect/>
                          </a:stretch>
                        </pic:blipFill>
                        <pic:spPr bwMode="auto">
                          <a:xfrm>
                            <a:off x="0" y="0"/>
                            <a:ext cx="479315" cy="508884"/>
                          </a:xfrm>
                          <a:prstGeom prst="rect">
                            <a:avLst/>
                          </a:prstGeom>
                          <a:noFill/>
                          <a:ln w="9525">
                            <a:noFill/>
                            <a:miter lim="800000"/>
                            <a:headEnd/>
                            <a:tailEnd/>
                          </a:ln>
                        </pic:spPr>
                      </pic:pic>
                    </a:graphicData>
                  </a:graphic>
                </wp:inline>
              </w:drawing>
            </w:r>
          </w:p>
          <w:p w14:paraId="10C8C432" w14:textId="77777777" w:rsidR="00681346" w:rsidRDefault="00681346" w:rsidP="008D00B7">
            <w:r>
              <w:t>Couleur dominante : grenat</w:t>
            </w:r>
          </w:p>
        </w:tc>
        <w:tc>
          <w:tcPr>
            <w:tcW w:w="2303" w:type="dxa"/>
          </w:tcPr>
          <w:p w14:paraId="10C8C433" w14:textId="77777777" w:rsidR="00681346" w:rsidRDefault="00681346" w:rsidP="009469FF">
            <w:pPr>
              <w:pStyle w:val="Paragraphedeliste"/>
              <w:numPr>
                <w:ilvl w:val="0"/>
                <w:numId w:val="8"/>
              </w:numPr>
            </w:pPr>
            <w:r w:rsidRPr="002E07E9">
              <w:t>.exe</w:t>
            </w:r>
          </w:p>
        </w:tc>
        <w:tc>
          <w:tcPr>
            <w:tcW w:w="2303" w:type="dxa"/>
            <w:vAlign w:val="center"/>
          </w:tcPr>
          <w:p w14:paraId="10C8C434" w14:textId="77777777" w:rsidR="00681346" w:rsidRDefault="00681346" w:rsidP="0018666D">
            <w:r>
              <w:t>MSACCESS.exe</w:t>
            </w:r>
          </w:p>
        </w:tc>
      </w:tr>
      <w:tr w:rsidR="00681346" w14:paraId="10C8C43B" w14:textId="77777777" w:rsidTr="0018666D">
        <w:tc>
          <w:tcPr>
            <w:tcW w:w="2303" w:type="dxa"/>
            <w:vAlign w:val="center"/>
          </w:tcPr>
          <w:p w14:paraId="10C8C436" w14:textId="77777777" w:rsidR="00681346" w:rsidRDefault="00681346" w:rsidP="002F7EF6">
            <w:r w:rsidRPr="005D31E2">
              <w:rPr>
                <w:b/>
              </w:rPr>
              <w:t>Powerpoint</w:t>
            </w:r>
            <w:r>
              <w:t xml:space="preserve"> </w:t>
            </w:r>
            <w:r w:rsidRPr="005D31E2">
              <w:rPr>
                <w:b/>
              </w:rPr>
              <w:t>2010</w:t>
            </w:r>
          </w:p>
        </w:tc>
        <w:tc>
          <w:tcPr>
            <w:tcW w:w="2303" w:type="dxa"/>
            <w:vAlign w:val="center"/>
          </w:tcPr>
          <w:p w14:paraId="10C8C437" w14:textId="77777777" w:rsidR="00681346" w:rsidRDefault="00681346" w:rsidP="008D00B7">
            <w:pPr>
              <w:pBdr>
                <w:bottom w:val="dotted" w:sz="4" w:space="0" w:color="auto"/>
              </w:pBdr>
            </w:pPr>
            <w:r w:rsidRPr="00614843">
              <w:rPr>
                <w:noProof/>
                <w:lang w:eastAsia="fr-FR"/>
              </w:rPr>
              <w:drawing>
                <wp:inline distT="0" distB="0" distL="0" distR="0" wp14:anchorId="10C8C60E" wp14:editId="10C8C60F">
                  <wp:extent cx="481883" cy="495037"/>
                  <wp:effectExtent l="19050" t="0" r="0" b="0"/>
                  <wp:docPr id="21" name="Image 230" descr="http://photonews.mobi/wp-content/uploads/2013/07/clip-art-microsoft-office-2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http://photonews.mobi/wp-content/uploads/2013/07/clip-art-microsoft-office-2010.jpg"/>
                          <pic:cNvPicPr>
                            <a:picLocks noChangeAspect="1" noChangeArrowheads="1"/>
                          </pic:cNvPicPr>
                        </pic:nvPicPr>
                        <pic:blipFill>
                          <a:blip r:embed="rId61" cstate="print"/>
                          <a:srcRect l="65929" t="51822" r="17726" b="22972"/>
                          <a:stretch>
                            <a:fillRect/>
                          </a:stretch>
                        </pic:blipFill>
                        <pic:spPr bwMode="auto">
                          <a:xfrm>
                            <a:off x="0" y="0"/>
                            <a:ext cx="481883" cy="495037"/>
                          </a:xfrm>
                          <a:prstGeom prst="rect">
                            <a:avLst/>
                          </a:prstGeom>
                          <a:noFill/>
                          <a:ln w="9525">
                            <a:noFill/>
                            <a:miter lim="800000"/>
                            <a:headEnd/>
                            <a:tailEnd/>
                          </a:ln>
                        </pic:spPr>
                      </pic:pic>
                    </a:graphicData>
                  </a:graphic>
                </wp:inline>
              </w:drawing>
            </w:r>
          </w:p>
          <w:p w14:paraId="10C8C438" w14:textId="77777777" w:rsidR="00681346" w:rsidRDefault="00681346" w:rsidP="008D00B7">
            <w:r>
              <w:t>Couleur dominante : orange</w:t>
            </w:r>
          </w:p>
        </w:tc>
        <w:tc>
          <w:tcPr>
            <w:tcW w:w="2303" w:type="dxa"/>
          </w:tcPr>
          <w:p w14:paraId="10C8C439" w14:textId="77777777" w:rsidR="00681346" w:rsidRDefault="00681346" w:rsidP="009469FF">
            <w:pPr>
              <w:pStyle w:val="Paragraphedeliste"/>
              <w:numPr>
                <w:ilvl w:val="0"/>
                <w:numId w:val="8"/>
              </w:numPr>
            </w:pPr>
            <w:r w:rsidRPr="002E07E9">
              <w:t>.exe</w:t>
            </w:r>
          </w:p>
        </w:tc>
        <w:tc>
          <w:tcPr>
            <w:tcW w:w="2303" w:type="dxa"/>
            <w:vAlign w:val="center"/>
          </w:tcPr>
          <w:p w14:paraId="10C8C43A" w14:textId="77777777" w:rsidR="00681346" w:rsidRDefault="00681346" w:rsidP="0018666D">
            <w:r>
              <w:t>POWERPNT.exe</w:t>
            </w:r>
          </w:p>
        </w:tc>
      </w:tr>
      <w:tr w:rsidR="00681346" w14:paraId="10C8C442" w14:textId="77777777" w:rsidTr="0018666D">
        <w:tc>
          <w:tcPr>
            <w:tcW w:w="2303" w:type="dxa"/>
            <w:vAlign w:val="center"/>
          </w:tcPr>
          <w:p w14:paraId="10C8C43C" w14:textId="77777777" w:rsidR="00681346" w:rsidRPr="005D31E2" w:rsidRDefault="00681346" w:rsidP="0018666D">
            <w:pPr>
              <w:rPr>
                <w:b/>
              </w:rPr>
            </w:pPr>
            <w:r w:rsidRPr="005D31E2">
              <w:rPr>
                <w:b/>
              </w:rPr>
              <w:t>Outlook 2010</w:t>
            </w:r>
          </w:p>
          <w:p w14:paraId="10C8C43D" w14:textId="77777777" w:rsidR="00681346" w:rsidRDefault="00681346" w:rsidP="0018666D">
            <w:r>
              <w:t>(client de messagerie électronique)</w:t>
            </w:r>
          </w:p>
        </w:tc>
        <w:tc>
          <w:tcPr>
            <w:tcW w:w="2303" w:type="dxa"/>
            <w:vAlign w:val="center"/>
          </w:tcPr>
          <w:p w14:paraId="10C8C43E" w14:textId="77777777" w:rsidR="00681346" w:rsidRDefault="00681346" w:rsidP="0018666D">
            <w:pPr>
              <w:pBdr>
                <w:bottom w:val="dotted" w:sz="4" w:space="0" w:color="auto"/>
              </w:pBdr>
            </w:pPr>
            <w:r w:rsidRPr="00614843">
              <w:rPr>
                <w:noProof/>
                <w:lang w:eastAsia="fr-FR"/>
              </w:rPr>
              <w:drawing>
                <wp:inline distT="0" distB="0" distL="0" distR="0" wp14:anchorId="10C8C610" wp14:editId="10C8C611">
                  <wp:extent cx="481883" cy="492981"/>
                  <wp:effectExtent l="19050" t="0" r="0" b="0"/>
                  <wp:docPr id="22" name="Image 230" descr="http://photonews.mobi/wp-content/uploads/2013/07/clip-art-microsoft-office-2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http://photonews.mobi/wp-content/uploads/2013/07/clip-art-microsoft-office-2010.jpg"/>
                          <pic:cNvPicPr>
                            <a:picLocks noChangeAspect="1" noChangeArrowheads="1"/>
                          </pic:cNvPicPr>
                        </pic:nvPicPr>
                        <pic:blipFill>
                          <a:blip r:embed="rId62" cstate="print"/>
                          <a:srcRect l="49581" t="27429" r="33973" b="47365"/>
                          <a:stretch>
                            <a:fillRect/>
                          </a:stretch>
                        </pic:blipFill>
                        <pic:spPr bwMode="auto">
                          <a:xfrm>
                            <a:off x="0" y="0"/>
                            <a:ext cx="481883" cy="492981"/>
                          </a:xfrm>
                          <a:prstGeom prst="rect">
                            <a:avLst/>
                          </a:prstGeom>
                          <a:noFill/>
                          <a:ln w="9525">
                            <a:noFill/>
                            <a:miter lim="800000"/>
                            <a:headEnd/>
                            <a:tailEnd/>
                          </a:ln>
                        </pic:spPr>
                      </pic:pic>
                    </a:graphicData>
                  </a:graphic>
                </wp:inline>
              </w:drawing>
            </w:r>
          </w:p>
          <w:p w14:paraId="10C8C43F" w14:textId="77777777" w:rsidR="00681346" w:rsidRDefault="00681346" w:rsidP="0018666D">
            <w:r>
              <w:t>Couleur dominante : orange</w:t>
            </w:r>
          </w:p>
        </w:tc>
        <w:tc>
          <w:tcPr>
            <w:tcW w:w="2303" w:type="dxa"/>
          </w:tcPr>
          <w:p w14:paraId="10C8C440" w14:textId="77777777" w:rsidR="00681346" w:rsidRDefault="00681346" w:rsidP="009469FF">
            <w:pPr>
              <w:pStyle w:val="Paragraphedeliste"/>
              <w:numPr>
                <w:ilvl w:val="0"/>
                <w:numId w:val="8"/>
              </w:numPr>
            </w:pPr>
            <w:r w:rsidRPr="002E07E9">
              <w:t>.exe</w:t>
            </w:r>
          </w:p>
        </w:tc>
        <w:tc>
          <w:tcPr>
            <w:tcW w:w="2303" w:type="dxa"/>
            <w:vAlign w:val="center"/>
          </w:tcPr>
          <w:p w14:paraId="10C8C441" w14:textId="77777777" w:rsidR="00681346" w:rsidRDefault="00681346" w:rsidP="0018666D">
            <w:r>
              <w:t>OUTLOOK.exe</w:t>
            </w:r>
          </w:p>
        </w:tc>
      </w:tr>
      <w:tr w:rsidR="00681346" w14:paraId="10C8C448" w14:textId="77777777" w:rsidTr="002F7EF6">
        <w:tc>
          <w:tcPr>
            <w:tcW w:w="2303" w:type="dxa"/>
            <w:vAlign w:val="center"/>
          </w:tcPr>
          <w:p w14:paraId="10C8C443" w14:textId="77777777" w:rsidR="00681346" w:rsidRPr="005D31E2" w:rsidRDefault="00681346" w:rsidP="002F7EF6">
            <w:pPr>
              <w:rPr>
                <w:b/>
              </w:rPr>
            </w:pPr>
            <w:r w:rsidRPr="005D31E2">
              <w:rPr>
                <w:b/>
              </w:rPr>
              <w:t>Mozilla Firefox</w:t>
            </w:r>
          </w:p>
          <w:p w14:paraId="10C8C444" w14:textId="77777777" w:rsidR="00750C54" w:rsidRDefault="00750C54" w:rsidP="002F7EF6">
            <w:r>
              <w:t>(navigateur Web)</w:t>
            </w:r>
          </w:p>
        </w:tc>
        <w:tc>
          <w:tcPr>
            <w:tcW w:w="2303" w:type="dxa"/>
            <w:vAlign w:val="center"/>
          </w:tcPr>
          <w:p w14:paraId="10C8C445" w14:textId="77777777" w:rsidR="00681346" w:rsidRDefault="00750C54" w:rsidP="002F7EF6">
            <w:r>
              <w:rPr>
                <w:rFonts w:ascii="Arial" w:hAnsi="Arial" w:cs="Arial"/>
                <w:noProof/>
                <w:sz w:val="16"/>
                <w:szCs w:val="16"/>
                <w:lang w:eastAsia="fr-FR"/>
              </w:rPr>
              <w:drawing>
                <wp:inline distT="0" distB="0" distL="0" distR="0" wp14:anchorId="10C8C612" wp14:editId="10C8C613">
                  <wp:extent cx="457393" cy="457393"/>
                  <wp:effectExtent l="19050" t="0" r="0" b="0"/>
                  <wp:docPr id="257" name="Image 257" descr="http://icdn.pro/images/fr/b/r/browser-firefox-icone-9098-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http://icdn.pro/images/fr/b/r/browser-firefox-icone-9098-96.png"/>
                          <pic:cNvPicPr>
                            <a:picLocks noChangeAspect="1" noChangeArrowheads="1"/>
                          </pic:cNvPicPr>
                        </pic:nvPicPr>
                        <pic:blipFill>
                          <a:blip r:embed="rId63" cstate="print"/>
                          <a:srcRect/>
                          <a:stretch>
                            <a:fillRect/>
                          </a:stretch>
                        </pic:blipFill>
                        <pic:spPr bwMode="auto">
                          <a:xfrm>
                            <a:off x="0" y="0"/>
                            <a:ext cx="462254" cy="462254"/>
                          </a:xfrm>
                          <a:prstGeom prst="rect">
                            <a:avLst/>
                          </a:prstGeom>
                          <a:noFill/>
                          <a:ln w="9525">
                            <a:noFill/>
                            <a:miter lim="800000"/>
                            <a:headEnd/>
                            <a:tailEnd/>
                          </a:ln>
                        </pic:spPr>
                      </pic:pic>
                    </a:graphicData>
                  </a:graphic>
                </wp:inline>
              </w:drawing>
            </w:r>
          </w:p>
        </w:tc>
        <w:tc>
          <w:tcPr>
            <w:tcW w:w="2303" w:type="dxa"/>
            <w:vAlign w:val="center"/>
          </w:tcPr>
          <w:p w14:paraId="10C8C446" w14:textId="77777777" w:rsidR="00681346" w:rsidRDefault="00750C54" w:rsidP="009469FF">
            <w:pPr>
              <w:pStyle w:val="Paragraphedeliste"/>
              <w:numPr>
                <w:ilvl w:val="0"/>
                <w:numId w:val="8"/>
              </w:numPr>
            </w:pPr>
            <w:r>
              <w:t>.exe</w:t>
            </w:r>
          </w:p>
        </w:tc>
        <w:tc>
          <w:tcPr>
            <w:tcW w:w="2303" w:type="dxa"/>
            <w:vAlign w:val="center"/>
          </w:tcPr>
          <w:p w14:paraId="10C8C447" w14:textId="77777777" w:rsidR="00681346" w:rsidRDefault="00750C54" w:rsidP="002F7EF6">
            <w:r>
              <w:t>firefox.exe</w:t>
            </w:r>
          </w:p>
        </w:tc>
      </w:tr>
      <w:tr w:rsidR="00681346" w14:paraId="10C8C44E" w14:textId="77777777" w:rsidTr="002F7EF6">
        <w:tc>
          <w:tcPr>
            <w:tcW w:w="2303" w:type="dxa"/>
            <w:vAlign w:val="center"/>
          </w:tcPr>
          <w:p w14:paraId="10C8C449" w14:textId="77777777" w:rsidR="00681346" w:rsidRPr="005D31E2" w:rsidRDefault="00681346" w:rsidP="002F7EF6">
            <w:pPr>
              <w:rPr>
                <w:b/>
              </w:rPr>
            </w:pPr>
            <w:r w:rsidRPr="005D31E2">
              <w:rPr>
                <w:b/>
              </w:rPr>
              <w:t>Google Chrome</w:t>
            </w:r>
          </w:p>
          <w:p w14:paraId="10C8C44A" w14:textId="77777777" w:rsidR="00750C54" w:rsidRDefault="00750C54" w:rsidP="002F7EF6">
            <w:r>
              <w:t>(Navigateur internet)</w:t>
            </w:r>
          </w:p>
        </w:tc>
        <w:tc>
          <w:tcPr>
            <w:tcW w:w="2303" w:type="dxa"/>
            <w:vAlign w:val="center"/>
          </w:tcPr>
          <w:p w14:paraId="10C8C44B" w14:textId="77777777" w:rsidR="00681346" w:rsidRDefault="00750C54" w:rsidP="002F7EF6">
            <w:r>
              <w:rPr>
                <w:rFonts w:ascii="Arial" w:hAnsi="Arial" w:cs="Arial"/>
                <w:noProof/>
                <w:sz w:val="16"/>
                <w:szCs w:val="16"/>
                <w:lang w:eastAsia="fr-FR"/>
              </w:rPr>
              <w:drawing>
                <wp:inline distT="0" distB="0" distL="0" distR="0" wp14:anchorId="10C8C614" wp14:editId="10C8C615">
                  <wp:extent cx="577298" cy="554224"/>
                  <wp:effectExtent l="19050" t="0" r="0" b="0"/>
                  <wp:docPr id="248" name="Image 248" descr="http://www.google.com/intl/fr/chrome/assets/consumer/images/delorean/032011_ic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http://www.google.com/intl/fr/chrome/assets/consumer/images/delorean/032011_icon.jpg"/>
                          <pic:cNvPicPr>
                            <a:picLocks noChangeAspect="1" noChangeArrowheads="1"/>
                          </pic:cNvPicPr>
                        </pic:nvPicPr>
                        <pic:blipFill>
                          <a:blip r:embed="rId64" cstate="print"/>
                          <a:srcRect l="61914" t="22222" r="2829" b="21667"/>
                          <a:stretch>
                            <a:fillRect/>
                          </a:stretch>
                        </pic:blipFill>
                        <pic:spPr bwMode="auto">
                          <a:xfrm>
                            <a:off x="0" y="0"/>
                            <a:ext cx="577298" cy="554224"/>
                          </a:xfrm>
                          <a:prstGeom prst="rect">
                            <a:avLst/>
                          </a:prstGeom>
                          <a:noFill/>
                          <a:ln w="9525">
                            <a:noFill/>
                            <a:miter lim="800000"/>
                            <a:headEnd/>
                            <a:tailEnd/>
                          </a:ln>
                        </pic:spPr>
                      </pic:pic>
                    </a:graphicData>
                  </a:graphic>
                </wp:inline>
              </w:drawing>
            </w:r>
          </w:p>
        </w:tc>
        <w:tc>
          <w:tcPr>
            <w:tcW w:w="2303" w:type="dxa"/>
            <w:vAlign w:val="center"/>
          </w:tcPr>
          <w:p w14:paraId="10C8C44C" w14:textId="77777777" w:rsidR="00681346" w:rsidRDefault="00750C54" w:rsidP="009469FF">
            <w:pPr>
              <w:pStyle w:val="Paragraphedeliste"/>
              <w:numPr>
                <w:ilvl w:val="0"/>
                <w:numId w:val="8"/>
              </w:numPr>
            </w:pPr>
            <w:r>
              <w:t>.exe</w:t>
            </w:r>
          </w:p>
        </w:tc>
        <w:tc>
          <w:tcPr>
            <w:tcW w:w="2303" w:type="dxa"/>
            <w:vAlign w:val="center"/>
          </w:tcPr>
          <w:p w14:paraId="10C8C44D" w14:textId="77777777" w:rsidR="00681346" w:rsidRDefault="00681346" w:rsidP="002F7EF6"/>
        </w:tc>
      </w:tr>
      <w:tr w:rsidR="00750C54" w14:paraId="10C8C454" w14:textId="77777777" w:rsidTr="00AA40EF">
        <w:tc>
          <w:tcPr>
            <w:tcW w:w="2303" w:type="dxa"/>
            <w:vAlign w:val="center"/>
          </w:tcPr>
          <w:p w14:paraId="10C8C44F" w14:textId="77777777" w:rsidR="00750C54" w:rsidRPr="005D31E2" w:rsidRDefault="00750C54" w:rsidP="00AA40EF">
            <w:pPr>
              <w:rPr>
                <w:b/>
              </w:rPr>
            </w:pPr>
            <w:r w:rsidRPr="005D31E2">
              <w:rPr>
                <w:b/>
              </w:rPr>
              <w:t>Acrobat Reader</w:t>
            </w:r>
          </w:p>
          <w:p w14:paraId="10C8C450" w14:textId="77777777" w:rsidR="00750C54" w:rsidRDefault="00750C54" w:rsidP="00AA40EF">
            <w:r>
              <w:t>(lecteur de fichier PDF)</w:t>
            </w:r>
          </w:p>
        </w:tc>
        <w:tc>
          <w:tcPr>
            <w:tcW w:w="2303" w:type="dxa"/>
            <w:vAlign w:val="center"/>
          </w:tcPr>
          <w:p w14:paraId="10C8C451" w14:textId="77777777" w:rsidR="00750C54" w:rsidRDefault="00750C54" w:rsidP="00AA40EF">
            <w:r>
              <w:rPr>
                <w:rFonts w:ascii="Arial" w:hAnsi="Arial" w:cs="Arial"/>
                <w:noProof/>
                <w:color w:val="1020D0"/>
                <w:sz w:val="16"/>
                <w:szCs w:val="16"/>
                <w:lang w:eastAsia="fr-FR"/>
              </w:rPr>
              <w:drawing>
                <wp:inline distT="0" distB="0" distL="0" distR="0" wp14:anchorId="10C8C616" wp14:editId="10C8C617">
                  <wp:extent cx="469127" cy="469127"/>
                  <wp:effectExtent l="19050" t="0" r="7123" b="0"/>
                  <wp:docPr id="31" name="Image 236" descr="http://tse1.mm.bing.net/th?&amp;id=OIP.Mced994ce8ae5bc9767aafb52deb405cfo0&amp;w=300&amp;h=300&amp;c=0&amp;pid=1.9&amp;rs=0&amp;p=0">
                    <a:hlinkClick xmlns:a="http://schemas.openxmlformats.org/drawingml/2006/main" r:id="rId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http://tse1.mm.bing.net/th?&amp;id=OIP.Mced994ce8ae5bc9767aafb52deb405cfo0&amp;w=300&amp;h=300&amp;c=0&amp;pid=1.9&amp;rs=0&amp;p=0">
                            <a:hlinkClick r:id="rId65"/>
                          </pic:cNvPr>
                          <pic:cNvPicPr>
                            <a:picLocks noChangeAspect="1" noChangeArrowheads="1"/>
                          </pic:cNvPicPr>
                        </pic:nvPicPr>
                        <pic:blipFill>
                          <a:blip r:embed="rId66" cstate="print"/>
                          <a:srcRect/>
                          <a:stretch>
                            <a:fillRect/>
                          </a:stretch>
                        </pic:blipFill>
                        <pic:spPr bwMode="auto">
                          <a:xfrm>
                            <a:off x="0" y="0"/>
                            <a:ext cx="471029" cy="471029"/>
                          </a:xfrm>
                          <a:prstGeom prst="rect">
                            <a:avLst/>
                          </a:prstGeom>
                          <a:noFill/>
                          <a:ln w="9525">
                            <a:noFill/>
                            <a:miter lim="800000"/>
                            <a:headEnd/>
                            <a:tailEnd/>
                          </a:ln>
                        </pic:spPr>
                      </pic:pic>
                    </a:graphicData>
                  </a:graphic>
                </wp:inline>
              </w:drawing>
            </w:r>
          </w:p>
        </w:tc>
        <w:tc>
          <w:tcPr>
            <w:tcW w:w="2303" w:type="dxa"/>
            <w:vAlign w:val="center"/>
          </w:tcPr>
          <w:p w14:paraId="10C8C452" w14:textId="77777777" w:rsidR="00750C54" w:rsidRDefault="00750C54" w:rsidP="009469FF">
            <w:pPr>
              <w:pStyle w:val="Paragraphedeliste"/>
              <w:numPr>
                <w:ilvl w:val="0"/>
                <w:numId w:val="8"/>
              </w:numPr>
            </w:pPr>
            <w:r>
              <w:t>.exe</w:t>
            </w:r>
          </w:p>
        </w:tc>
        <w:tc>
          <w:tcPr>
            <w:tcW w:w="2303" w:type="dxa"/>
            <w:vAlign w:val="center"/>
          </w:tcPr>
          <w:p w14:paraId="10C8C453" w14:textId="77777777" w:rsidR="00750C54" w:rsidRDefault="00750C54" w:rsidP="00AA40EF"/>
        </w:tc>
      </w:tr>
      <w:tr w:rsidR="00681346" w14:paraId="10C8C45A" w14:textId="77777777" w:rsidTr="002F7EF6">
        <w:tc>
          <w:tcPr>
            <w:tcW w:w="2303" w:type="dxa"/>
            <w:vAlign w:val="center"/>
          </w:tcPr>
          <w:p w14:paraId="10C8C455" w14:textId="77777777" w:rsidR="00681346" w:rsidRPr="005D31E2" w:rsidRDefault="00681346" w:rsidP="002F7EF6">
            <w:pPr>
              <w:rPr>
                <w:b/>
              </w:rPr>
            </w:pPr>
            <w:r w:rsidRPr="005D31E2">
              <w:rPr>
                <w:b/>
              </w:rPr>
              <w:t>LibreOffice Writer 5.0</w:t>
            </w:r>
          </w:p>
          <w:p w14:paraId="10C8C456" w14:textId="77777777" w:rsidR="00750C54" w:rsidRDefault="00750C54" w:rsidP="002F7EF6">
            <w:r>
              <w:t>(Traitement de texte)</w:t>
            </w:r>
          </w:p>
        </w:tc>
        <w:tc>
          <w:tcPr>
            <w:tcW w:w="2303" w:type="dxa"/>
            <w:vAlign w:val="center"/>
          </w:tcPr>
          <w:p w14:paraId="10C8C457" w14:textId="77777777" w:rsidR="00681346" w:rsidRDefault="00750C54" w:rsidP="002F7EF6">
            <w:r>
              <w:rPr>
                <w:noProof/>
                <w:lang w:eastAsia="fr-FR"/>
              </w:rPr>
              <w:drawing>
                <wp:inline distT="0" distB="0" distL="0" distR="0" wp14:anchorId="10C8C618" wp14:editId="10C8C619">
                  <wp:extent cx="511038" cy="584568"/>
                  <wp:effectExtent l="19050" t="0" r="3312" b="0"/>
                  <wp:docPr id="254" name="Imag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67" cstate="print"/>
                          <a:srcRect/>
                          <a:stretch>
                            <a:fillRect/>
                          </a:stretch>
                        </pic:blipFill>
                        <pic:spPr bwMode="auto">
                          <a:xfrm>
                            <a:off x="0" y="0"/>
                            <a:ext cx="512899" cy="586696"/>
                          </a:xfrm>
                          <a:prstGeom prst="rect">
                            <a:avLst/>
                          </a:prstGeom>
                          <a:noFill/>
                          <a:ln w="9525">
                            <a:noFill/>
                            <a:miter lim="800000"/>
                            <a:headEnd/>
                            <a:tailEnd/>
                          </a:ln>
                        </pic:spPr>
                      </pic:pic>
                    </a:graphicData>
                  </a:graphic>
                </wp:inline>
              </w:drawing>
            </w:r>
          </w:p>
        </w:tc>
        <w:tc>
          <w:tcPr>
            <w:tcW w:w="2303" w:type="dxa"/>
            <w:vAlign w:val="center"/>
          </w:tcPr>
          <w:p w14:paraId="10C8C458" w14:textId="77777777" w:rsidR="00681346" w:rsidRDefault="00750C54" w:rsidP="009469FF">
            <w:pPr>
              <w:pStyle w:val="Paragraphedeliste"/>
              <w:numPr>
                <w:ilvl w:val="0"/>
                <w:numId w:val="8"/>
              </w:numPr>
            </w:pPr>
            <w:r>
              <w:t>.exe</w:t>
            </w:r>
          </w:p>
        </w:tc>
        <w:tc>
          <w:tcPr>
            <w:tcW w:w="2303" w:type="dxa"/>
            <w:vAlign w:val="center"/>
          </w:tcPr>
          <w:p w14:paraId="10C8C459" w14:textId="77777777" w:rsidR="00681346" w:rsidRDefault="00750C54" w:rsidP="002F7EF6">
            <w:r>
              <w:t>SWRITER.exe</w:t>
            </w:r>
          </w:p>
        </w:tc>
      </w:tr>
      <w:tr w:rsidR="00681346" w14:paraId="10C8C460" w14:textId="77777777" w:rsidTr="006636E6">
        <w:trPr>
          <w:trHeight w:val="863"/>
        </w:trPr>
        <w:tc>
          <w:tcPr>
            <w:tcW w:w="2303" w:type="dxa"/>
            <w:vAlign w:val="center"/>
          </w:tcPr>
          <w:p w14:paraId="10C8C45B" w14:textId="77777777" w:rsidR="00681346" w:rsidRPr="005D31E2" w:rsidRDefault="00681346" w:rsidP="002F7EF6">
            <w:pPr>
              <w:rPr>
                <w:b/>
              </w:rPr>
            </w:pPr>
            <w:r w:rsidRPr="005D31E2">
              <w:rPr>
                <w:b/>
              </w:rPr>
              <w:t>LibreOffice Calc 5.0</w:t>
            </w:r>
          </w:p>
          <w:p w14:paraId="10C8C45C" w14:textId="77777777" w:rsidR="00750C54" w:rsidRDefault="00750C54" w:rsidP="002F7EF6">
            <w:r>
              <w:t>(Tableur)</w:t>
            </w:r>
          </w:p>
        </w:tc>
        <w:tc>
          <w:tcPr>
            <w:tcW w:w="2303" w:type="dxa"/>
            <w:vAlign w:val="center"/>
          </w:tcPr>
          <w:p w14:paraId="10C8C45D" w14:textId="77777777" w:rsidR="00681346" w:rsidRDefault="00750C54" w:rsidP="002F7EF6">
            <w:r>
              <w:rPr>
                <w:noProof/>
                <w:lang w:eastAsia="fr-FR"/>
              </w:rPr>
              <w:drawing>
                <wp:anchor distT="0" distB="0" distL="114300" distR="114300" simplePos="0" relativeHeight="251717120" behindDoc="0" locked="0" layoutInCell="1" allowOverlap="1" wp14:anchorId="39A8E3E1" wp14:editId="376E048E">
                  <wp:simplePos x="0" y="0"/>
                  <wp:positionH relativeFrom="column">
                    <wp:posOffset>-2540</wp:posOffset>
                  </wp:positionH>
                  <wp:positionV relativeFrom="paragraph">
                    <wp:posOffset>4445</wp:posOffset>
                  </wp:positionV>
                  <wp:extent cx="532130" cy="554990"/>
                  <wp:effectExtent l="0" t="0" r="1270" b="0"/>
                  <wp:wrapTopAndBottom/>
                  <wp:docPr id="251" name="Imag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32130" cy="554990"/>
                          </a:xfrm>
                          <a:prstGeom prst="rect">
                            <a:avLst/>
                          </a:prstGeom>
                          <a:noFill/>
                          <a:ln w="9525">
                            <a:noFill/>
                            <a:miter lim="800000"/>
                            <a:headEnd/>
                            <a:tailEnd/>
                          </a:ln>
                        </pic:spPr>
                      </pic:pic>
                    </a:graphicData>
                  </a:graphic>
                </wp:anchor>
              </w:drawing>
            </w:r>
          </w:p>
        </w:tc>
        <w:tc>
          <w:tcPr>
            <w:tcW w:w="2303" w:type="dxa"/>
            <w:vAlign w:val="center"/>
          </w:tcPr>
          <w:p w14:paraId="10C8C45E" w14:textId="77777777" w:rsidR="00681346" w:rsidRDefault="00750C54" w:rsidP="009469FF">
            <w:pPr>
              <w:pStyle w:val="Paragraphedeliste"/>
              <w:numPr>
                <w:ilvl w:val="0"/>
                <w:numId w:val="8"/>
              </w:numPr>
            </w:pPr>
            <w:r>
              <w:t>.exe</w:t>
            </w:r>
          </w:p>
        </w:tc>
        <w:tc>
          <w:tcPr>
            <w:tcW w:w="2303" w:type="dxa"/>
            <w:vAlign w:val="center"/>
          </w:tcPr>
          <w:p w14:paraId="10C8C45F" w14:textId="77777777" w:rsidR="00681346" w:rsidRDefault="00750C54" w:rsidP="002F7EF6">
            <w:r>
              <w:t>SCALC.exe</w:t>
            </w:r>
          </w:p>
        </w:tc>
      </w:tr>
    </w:tbl>
    <w:p w14:paraId="10C8C461" w14:textId="77777777" w:rsidR="00FC0A4E" w:rsidRDefault="00FC0A4E">
      <w:r>
        <w:br w:type="page"/>
      </w:r>
    </w:p>
    <w:p w14:paraId="10C8C462" w14:textId="77777777" w:rsidR="009524F3" w:rsidRDefault="009524F3" w:rsidP="007A7D6B">
      <w:pPr>
        <w:pStyle w:val="Titre4"/>
      </w:pPr>
      <w:r>
        <w:lastRenderedPageBreak/>
        <w:t xml:space="preserve">Reconnaître </w:t>
      </w:r>
      <w:r w:rsidR="006256E9">
        <w:t>les applications de bureau à leur</w:t>
      </w:r>
      <w:r>
        <w:t xml:space="preserve"> icône</w:t>
      </w:r>
    </w:p>
    <w:p w14:paraId="10C8C463" w14:textId="77777777" w:rsidR="00675991" w:rsidRPr="007A7D6B" w:rsidRDefault="006F1ED7" w:rsidP="007A7D6B">
      <w:pPr>
        <w:ind w:left="284"/>
        <w:rPr>
          <w:i/>
        </w:rPr>
      </w:pPr>
      <w:r w:rsidRPr="007A7D6B">
        <w:rPr>
          <w:b/>
          <w:i/>
        </w:rPr>
        <w:t>Livrées par défaut avec Windows,</w:t>
      </w:r>
      <w:r w:rsidR="00675991" w:rsidRPr="007A7D6B">
        <w:rPr>
          <w:i/>
        </w:rPr>
        <w:t xml:space="preserve"> </w:t>
      </w:r>
      <w:r w:rsidRPr="007A7D6B">
        <w:rPr>
          <w:i/>
        </w:rPr>
        <w:t>les applications de bureau</w:t>
      </w:r>
      <w:r w:rsidR="00675991" w:rsidRPr="007A7D6B">
        <w:rPr>
          <w:i/>
        </w:rPr>
        <w:t xml:space="preserve"> </w:t>
      </w:r>
      <w:r w:rsidRPr="007A7D6B">
        <w:rPr>
          <w:i/>
        </w:rPr>
        <w:t>font</w:t>
      </w:r>
      <w:r w:rsidR="00675991" w:rsidRPr="007A7D6B">
        <w:rPr>
          <w:i/>
        </w:rPr>
        <w:t xml:space="preserve"> </w:t>
      </w:r>
      <w:r w:rsidR="00675991" w:rsidRPr="007A7D6B">
        <w:rPr>
          <w:b/>
          <w:i/>
        </w:rPr>
        <w:t>parties intégrantes</w:t>
      </w:r>
      <w:r w:rsidR="00675991" w:rsidRPr="007A7D6B">
        <w:rPr>
          <w:i/>
        </w:rPr>
        <w:t xml:space="preserve"> </w:t>
      </w:r>
      <w:r w:rsidR="00675991" w:rsidRPr="007A7D6B">
        <w:rPr>
          <w:b/>
          <w:i/>
        </w:rPr>
        <w:t>du</w:t>
      </w:r>
      <w:r w:rsidR="00675991" w:rsidRPr="007A7D6B">
        <w:rPr>
          <w:i/>
        </w:rPr>
        <w:t xml:space="preserve"> </w:t>
      </w:r>
      <w:r w:rsidRPr="007A7D6B">
        <w:rPr>
          <w:b/>
          <w:i/>
        </w:rPr>
        <w:t>GUI</w:t>
      </w:r>
      <w:r w:rsidRPr="007A7D6B">
        <w:rPr>
          <w:i/>
        </w:rPr>
        <w:t xml:space="preserve"> </w:t>
      </w:r>
      <w:r w:rsidR="00675991" w:rsidRPr="007A7D6B">
        <w:rPr>
          <w:i/>
        </w:rPr>
        <w:t>(</w:t>
      </w:r>
      <w:r w:rsidRPr="007A7D6B">
        <w:rPr>
          <w:i/>
        </w:rPr>
        <w:t>Graphic User Interface</w:t>
      </w:r>
      <w:r w:rsidR="00675991" w:rsidRPr="007A7D6B">
        <w:rPr>
          <w:i/>
        </w:rPr>
        <w:t>)</w:t>
      </w:r>
      <w:r w:rsidR="00675991" w:rsidRPr="007A7D6B">
        <w:rPr>
          <w:rStyle w:val="Appelnotedebasdep"/>
          <w:i/>
        </w:rPr>
        <w:footnoteReference w:id="1"/>
      </w:r>
      <w:r w:rsidRPr="007A7D6B">
        <w:rPr>
          <w:i/>
        </w:rPr>
        <w:t>.</w:t>
      </w:r>
    </w:p>
    <w:tbl>
      <w:tblPr>
        <w:tblStyle w:val="Grilledutableau"/>
        <w:tblW w:w="0" w:type="auto"/>
        <w:tblLook w:val="04A0" w:firstRow="1" w:lastRow="0" w:firstColumn="1" w:lastColumn="0" w:noHBand="0" w:noVBand="1"/>
      </w:tblPr>
      <w:tblGrid>
        <w:gridCol w:w="2263"/>
        <w:gridCol w:w="2260"/>
        <w:gridCol w:w="2261"/>
        <w:gridCol w:w="2278"/>
      </w:tblGrid>
      <w:tr w:rsidR="0018666D" w14:paraId="10C8C465" w14:textId="77777777" w:rsidTr="00FC0A4E">
        <w:trPr>
          <w:tblHeader/>
        </w:trPr>
        <w:tc>
          <w:tcPr>
            <w:tcW w:w="9212" w:type="dxa"/>
            <w:gridSpan w:val="4"/>
            <w:shd w:val="clear" w:color="auto" w:fill="ACB9CA" w:themeFill="text2" w:themeFillTint="66"/>
          </w:tcPr>
          <w:p w14:paraId="10C8C464" w14:textId="77777777" w:rsidR="0018666D" w:rsidRPr="0003072B" w:rsidRDefault="0018666D" w:rsidP="0018666D">
            <w:pPr>
              <w:rPr>
                <w:b/>
              </w:rPr>
            </w:pPr>
            <w:r w:rsidRPr="002516EC">
              <w:rPr>
                <w:b/>
                <w:smallCaps/>
                <w:sz w:val="32"/>
              </w:rPr>
              <w:t>Les</w:t>
            </w:r>
            <w:r w:rsidRPr="002516EC">
              <w:rPr>
                <w:b/>
                <w:smallCaps/>
                <w:sz w:val="28"/>
              </w:rPr>
              <w:t xml:space="preserve"> icônes d’applications de bureau</w:t>
            </w:r>
            <w:r w:rsidR="0003072B">
              <w:rPr>
                <w:b/>
              </w:rPr>
              <w:t xml:space="preserve"> </w:t>
            </w:r>
            <w:r w:rsidR="00010FFF" w:rsidRPr="0003072B">
              <w:rPr>
                <w:i/>
              </w:rPr>
              <w:t>(liste non exhaustive)</w:t>
            </w:r>
          </w:p>
        </w:tc>
      </w:tr>
      <w:tr w:rsidR="0018666D" w14:paraId="10C8C46A" w14:textId="77777777" w:rsidTr="00B8335F">
        <w:trPr>
          <w:tblHeader/>
        </w:trPr>
        <w:tc>
          <w:tcPr>
            <w:tcW w:w="2303" w:type="dxa"/>
            <w:shd w:val="clear" w:color="auto" w:fill="D5DCE4" w:themeFill="text2" w:themeFillTint="33"/>
          </w:tcPr>
          <w:p w14:paraId="10C8C466" w14:textId="77777777" w:rsidR="0018666D" w:rsidRDefault="0018666D" w:rsidP="0018666D">
            <w:r>
              <w:t>Fichiers type</w:t>
            </w:r>
          </w:p>
        </w:tc>
        <w:tc>
          <w:tcPr>
            <w:tcW w:w="2303" w:type="dxa"/>
            <w:shd w:val="clear" w:color="auto" w:fill="D5DCE4" w:themeFill="text2" w:themeFillTint="33"/>
          </w:tcPr>
          <w:p w14:paraId="10C8C467" w14:textId="77777777" w:rsidR="0018666D" w:rsidRDefault="0018666D" w:rsidP="0018666D">
            <w:r>
              <w:t>Icône</w:t>
            </w:r>
          </w:p>
        </w:tc>
        <w:tc>
          <w:tcPr>
            <w:tcW w:w="2303" w:type="dxa"/>
            <w:shd w:val="clear" w:color="auto" w:fill="D5DCE4" w:themeFill="text2" w:themeFillTint="33"/>
          </w:tcPr>
          <w:p w14:paraId="10C8C468" w14:textId="77777777" w:rsidR="0018666D" w:rsidRDefault="0018666D" w:rsidP="0018666D">
            <w:r>
              <w:t>Extension(s)</w:t>
            </w:r>
          </w:p>
        </w:tc>
        <w:tc>
          <w:tcPr>
            <w:tcW w:w="2303" w:type="dxa"/>
            <w:shd w:val="clear" w:color="auto" w:fill="D5DCE4" w:themeFill="text2" w:themeFillTint="33"/>
          </w:tcPr>
          <w:p w14:paraId="10C8C469" w14:textId="77777777" w:rsidR="0018666D" w:rsidRDefault="00A21999" w:rsidP="0018666D">
            <w:r>
              <w:t>Nom de l’exécutable</w:t>
            </w:r>
          </w:p>
        </w:tc>
      </w:tr>
      <w:tr w:rsidR="001E164C" w14:paraId="10C8C46F" w14:textId="77777777" w:rsidTr="00FC0A4E">
        <w:tc>
          <w:tcPr>
            <w:tcW w:w="2303" w:type="dxa"/>
          </w:tcPr>
          <w:p w14:paraId="10C8C46B" w14:textId="77777777" w:rsidR="001E164C" w:rsidRPr="005D31E2" w:rsidRDefault="001E164C" w:rsidP="0018666D">
            <w:pPr>
              <w:rPr>
                <w:b/>
              </w:rPr>
            </w:pPr>
            <w:r w:rsidRPr="005D31E2">
              <w:rPr>
                <w:b/>
              </w:rPr>
              <w:t>Explorateur de fichiers</w:t>
            </w:r>
          </w:p>
        </w:tc>
        <w:tc>
          <w:tcPr>
            <w:tcW w:w="2303" w:type="dxa"/>
            <w:vAlign w:val="center"/>
          </w:tcPr>
          <w:p w14:paraId="10C8C46C" w14:textId="77777777" w:rsidR="001E164C" w:rsidRPr="003415E2" w:rsidRDefault="00010FFF" w:rsidP="00FC0A4E">
            <w:pPr>
              <w:jc w:val="center"/>
              <w:rPr>
                <w:noProof/>
                <w:lang w:eastAsia="fr-FR"/>
              </w:rPr>
            </w:pPr>
            <w:r>
              <w:rPr>
                <w:noProof/>
                <w:lang w:eastAsia="fr-FR"/>
              </w:rPr>
              <w:drawing>
                <wp:inline distT="0" distB="0" distL="0" distR="0" wp14:anchorId="10C8C61C" wp14:editId="10C8C61D">
                  <wp:extent cx="643044" cy="516835"/>
                  <wp:effectExtent l="19050" t="0" r="4656" b="0"/>
                  <wp:docPr id="260" name="Imag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69" cstate="print"/>
                          <a:srcRect/>
                          <a:stretch>
                            <a:fillRect/>
                          </a:stretch>
                        </pic:blipFill>
                        <pic:spPr bwMode="auto">
                          <a:xfrm>
                            <a:off x="0" y="0"/>
                            <a:ext cx="644298" cy="517843"/>
                          </a:xfrm>
                          <a:prstGeom prst="rect">
                            <a:avLst/>
                          </a:prstGeom>
                          <a:noFill/>
                          <a:ln w="9525">
                            <a:noFill/>
                            <a:miter lim="800000"/>
                            <a:headEnd/>
                            <a:tailEnd/>
                          </a:ln>
                        </pic:spPr>
                      </pic:pic>
                    </a:graphicData>
                  </a:graphic>
                </wp:inline>
              </w:drawing>
            </w:r>
          </w:p>
        </w:tc>
        <w:tc>
          <w:tcPr>
            <w:tcW w:w="2303" w:type="dxa"/>
          </w:tcPr>
          <w:p w14:paraId="10C8C46D" w14:textId="77777777" w:rsidR="001E164C" w:rsidRPr="003415E2" w:rsidRDefault="00010FFF" w:rsidP="009469FF">
            <w:pPr>
              <w:pStyle w:val="Paragraphedeliste"/>
              <w:numPr>
                <w:ilvl w:val="0"/>
                <w:numId w:val="8"/>
              </w:numPr>
            </w:pPr>
            <w:r>
              <w:t>.exe</w:t>
            </w:r>
          </w:p>
        </w:tc>
        <w:tc>
          <w:tcPr>
            <w:tcW w:w="2303" w:type="dxa"/>
          </w:tcPr>
          <w:p w14:paraId="10C8C46E" w14:textId="77777777" w:rsidR="001E164C" w:rsidRPr="003415E2" w:rsidRDefault="00010FFF" w:rsidP="0018666D">
            <w:r>
              <w:t>EXPLORER.exe</w:t>
            </w:r>
          </w:p>
        </w:tc>
      </w:tr>
      <w:tr w:rsidR="0018666D" w14:paraId="10C8C474" w14:textId="77777777" w:rsidTr="00FC0A4E">
        <w:tc>
          <w:tcPr>
            <w:tcW w:w="2303" w:type="dxa"/>
          </w:tcPr>
          <w:p w14:paraId="10C8C470" w14:textId="77777777" w:rsidR="0018666D" w:rsidRPr="005D31E2" w:rsidRDefault="0018666D" w:rsidP="0018666D">
            <w:pPr>
              <w:rPr>
                <w:b/>
              </w:rPr>
            </w:pPr>
            <w:r w:rsidRPr="005D31E2">
              <w:rPr>
                <w:b/>
              </w:rPr>
              <w:t>Corbeille pleine</w:t>
            </w:r>
          </w:p>
        </w:tc>
        <w:tc>
          <w:tcPr>
            <w:tcW w:w="2303" w:type="dxa"/>
            <w:vAlign w:val="center"/>
          </w:tcPr>
          <w:p w14:paraId="10C8C471" w14:textId="77777777" w:rsidR="0018666D" w:rsidRPr="003415E2" w:rsidRDefault="0018666D" w:rsidP="00FC0A4E">
            <w:pPr>
              <w:jc w:val="center"/>
              <w:rPr>
                <w:noProof/>
              </w:rPr>
            </w:pPr>
            <w:r w:rsidRPr="003415E2">
              <w:rPr>
                <w:noProof/>
                <w:lang w:eastAsia="fr-FR"/>
              </w:rPr>
              <w:drawing>
                <wp:inline distT="0" distB="0" distL="0" distR="0" wp14:anchorId="10C8C61E" wp14:editId="10C8C61F">
                  <wp:extent cx="577298" cy="605567"/>
                  <wp:effectExtent l="19050" t="0" r="0" b="0"/>
                  <wp:docPr id="29" name="Imag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70" cstate="print"/>
                          <a:srcRect/>
                          <a:stretch>
                            <a:fillRect/>
                          </a:stretch>
                        </pic:blipFill>
                        <pic:spPr bwMode="auto">
                          <a:xfrm>
                            <a:off x="0" y="0"/>
                            <a:ext cx="577359" cy="605631"/>
                          </a:xfrm>
                          <a:prstGeom prst="rect">
                            <a:avLst/>
                          </a:prstGeom>
                          <a:noFill/>
                          <a:ln w="9525">
                            <a:noFill/>
                            <a:miter lim="800000"/>
                            <a:headEnd/>
                            <a:tailEnd/>
                          </a:ln>
                        </pic:spPr>
                      </pic:pic>
                    </a:graphicData>
                  </a:graphic>
                </wp:inline>
              </w:drawing>
            </w:r>
          </w:p>
        </w:tc>
        <w:tc>
          <w:tcPr>
            <w:tcW w:w="2303" w:type="dxa"/>
            <w:vAlign w:val="center"/>
          </w:tcPr>
          <w:p w14:paraId="10C8C472" w14:textId="77777777" w:rsidR="0018666D" w:rsidRPr="003415E2" w:rsidRDefault="0018666D" w:rsidP="005B1867"/>
        </w:tc>
        <w:tc>
          <w:tcPr>
            <w:tcW w:w="2303" w:type="dxa"/>
          </w:tcPr>
          <w:p w14:paraId="10C8C473" w14:textId="77777777" w:rsidR="0018666D" w:rsidRPr="003415E2" w:rsidRDefault="0018666D" w:rsidP="0018666D"/>
        </w:tc>
      </w:tr>
      <w:tr w:rsidR="0018666D" w14:paraId="10C8C479" w14:textId="77777777" w:rsidTr="00FC0A4E">
        <w:tc>
          <w:tcPr>
            <w:tcW w:w="2303" w:type="dxa"/>
          </w:tcPr>
          <w:p w14:paraId="10C8C475" w14:textId="77777777" w:rsidR="0018666D" w:rsidRPr="005D31E2" w:rsidRDefault="0018666D" w:rsidP="0018666D">
            <w:pPr>
              <w:rPr>
                <w:b/>
              </w:rPr>
            </w:pPr>
            <w:r w:rsidRPr="005D31E2">
              <w:rPr>
                <w:b/>
              </w:rPr>
              <w:t>Corbeille vide</w:t>
            </w:r>
          </w:p>
        </w:tc>
        <w:tc>
          <w:tcPr>
            <w:tcW w:w="2303" w:type="dxa"/>
            <w:vAlign w:val="center"/>
          </w:tcPr>
          <w:p w14:paraId="10C8C476" w14:textId="77777777" w:rsidR="0018666D" w:rsidRPr="003415E2" w:rsidRDefault="0018666D" w:rsidP="00FC0A4E">
            <w:pPr>
              <w:jc w:val="center"/>
            </w:pPr>
            <w:r w:rsidRPr="003415E2">
              <w:rPr>
                <w:noProof/>
                <w:lang w:eastAsia="fr-FR"/>
              </w:rPr>
              <w:drawing>
                <wp:inline distT="0" distB="0" distL="0" distR="0" wp14:anchorId="10C8C620" wp14:editId="10C8C621">
                  <wp:extent cx="577298" cy="577298"/>
                  <wp:effectExtent l="19050" t="0" r="0" b="0"/>
                  <wp:docPr id="30" name="Imag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71" cstate="print"/>
                          <a:srcRect/>
                          <a:stretch>
                            <a:fillRect/>
                          </a:stretch>
                        </pic:blipFill>
                        <pic:spPr bwMode="auto">
                          <a:xfrm>
                            <a:off x="0" y="0"/>
                            <a:ext cx="581522" cy="581522"/>
                          </a:xfrm>
                          <a:prstGeom prst="rect">
                            <a:avLst/>
                          </a:prstGeom>
                          <a:noFill/>
                          <a:ln w="9525">
                            <a:noFill/>
                            <a:miter lim="800000"/>
                            <a:headEnd/>
                            <a:tailEnd/>
                          </a:ln>
                        </pic:spPr>
                      </pic:pic>
                    </a:graphicData>
                  </a:graphic>
                </wp:inline>
              </w:drawing>
            </w:r>
          </w:p>
        </w:tc>
        <w:tc>
          <w:tcPr>
            <w:tcW w:w="2303" w:type="dxa"/>
          </w:tcPr>
          <w:p w14:paraId="10C8C477" w14:textId="77777777" w:rsidR="0018666D" w:rsidRPr="003415E2" w:rsidRDefault="0018666D" w:rsidP="00010FFF">
            <w:pPr>
              <w:pStyle w:val="Paragraphedeliste"/>
            </w:pPr>
          </w:p>
        </w:tc>
        <w:tc>
          <w:tcPr>
            <w:tcW w:w="2303" w:type="dxa"/>
          </w:tcPr>
          <w:p w14:paraId="10C8C478" w14:textId="77777777" w:rsidR="0018666D" w:rsidRPr="003415E2" w:rsidRDefault="0018666D" w:rsidP="0018666D"/>
        </w:tc>
      </w:tr>
      <w:tr w:rsidR="00A21999" w14:paraId="10C8C47F" w14:textId="77777777" w:rsidTr="00A21999">
        <w:tc>
          <w:tcPr>
            <w:tcW w:w="2303" w:type="dxa"/>
            <w:vAlign w:val="center"/>
          </w:tcPr>
          <w:p w14:paraId="10C8C47A" w14:textId="77777777" w:rsidR="00A21999" w:rsidRPr="005D31E2" w:rsidRDefault="00A21999" w:rsidP="002F3D23">
            <w:pPr>
              <w:rPr>
                <w:b/>
              </w:rPr>
            </w:pPr>
            <w:r w:rsidRPr="005D31E2">
              <w:rPr>
                <w:b/>
              </w:rPr>
              <w:t>Internet Explorer</w:t>
            </w:r>
          </w:p>
          <w:p w14:paraId="10C8C47B" w14:textId="77777777" w:rsidR="00A21999" w:rsidRDefault="00A21999" w:rsidP="002F3D23">
            <w:r>
              <w:t>(navigateur Web)</w:t>
            </w:r>
          </w:p>
        </w:tc>
        <w:tc>
          <w:tcPr>
            <w:tcW w:w="2303" w:type="dxa"/>
            <w:vAlign w:val="center"/>
          </w:tcPr>
          <w:p w14:paraId="10C8C47C" w14:textId="77777777" w:rsidR="00A21999" w:rsidRDefault="00A21999" w:rsidP="00A21999">
            <w:pPr>
              <w:jc w:val="center"/>
              <w:rPr>
                <w:rFonts w:ascii="Arial" w:hAnsi="Arial" w:cs="Arial"/>
                <w:noProof/>
                <w:color w:val="1020D0"/>
                <w:sz w:val="16"/>
                <w:szCs w:val="16"/>
                <w:lang w:eastAsia="fr-FR"/>
              </w:rPr>
            </w:pPr>
            <w:r>
              <w:rPr>
                <w:rFonts w:ascii="Arial" w:hAnsi="Arial" w:cs="Arial"/>
                <w:noProof/>
                <w:color w:val="1020D0"/>
                <w:sz w:val="16"/>
                <w:szCs w:val="16"/>
                <w:lang w:eastAsia="fr-FR"/>
              </w:rPr>
              <w:drawing>
                <wp:inline distT="0" distB="0" distL="0" distR="0" wp14:anchorId="10C8C622" wp14:editId="10C8C623">
                  <wp:extent cx="569347" cy="528188"/>
                  <wp:effectExtent l="19050" t="0" r="2153" b="0"/>
                  <wp:docPr id="12" name="Imag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72" cstate="print"/>
                          <a:srcRect b="6440"/>
                          <a:stretch>
                            <a:fillRect/>
                          </a:stretch>
                        </pic:blipFill>
                        <pic:spPr bwMode="auto">
                          <a:xfrm>
                            <a:off x="0" y="0"/>
                            <a:ext cx="569347" cy="528188"/>
                          </a:xfrm>
                          <a:prstGeom prst="rect">
                            <a:avLst/>
                          </a:prstGeom>
                          <a:noFill/>
                          <a:ln w="9525">
                            <a:noFill/>
                            <a:miter lim="800000"/>
                            <a:headEnd/>
                            <a:tailEnd/>
                          </a:ln>
                        </pic:spPr>
                      </pic:pic>
                    </a:graphicData>
                  </a:graphic>
                </wp:inline>
              </w:drawing>
            </w:r>
          </w:p>
        </w:tc>
        <w:tc>
          <w:tcPr>
            <w:tcW w:w="2303" w:type="dxa"/>
            <w:vAlign w:val="center"/>
          </w:tcPr>
          <w:p w14:paraId="10C8C47D" w14:textId="77777777" w:rsidR="00A21999" w:rsidRDefault="00A21999" w:rsidP="009469FF">
            <w:pPr>
              <w:pStyle w:val="Paragraphedeliste"/>
              <w:numPr>
                <w:ilvl w:val="0"/>
                <w:numId w:val="8"/>
              </w:numPr>
            </w:pPr>
            <w:r>
              <w:t>.exe</w:t>
            </w:r>
          </w:p>
        </w:tc>
        <w:tc>
          <w:tcPr>
            <w:tcW w:w="2303" w:type="dxa"/>
            <w:vAlign w:val="center"/>
          </w:tcPr>
          <w:p w14:paraId="10C8C47E" w14:textId="77777777" w:rsidR="00A21999" w:rsidRDefault="00A21999" w:rsidP="002F3D23">
            <w:r>
              <w:t>iexplore.exe</w:t>
            </w:r>
          </w:p>
        </w:tc>
      </w:tr>
      <w:tr w:rsidR="0018666D" w14:paraId="10C8C484" w14:textId="77777777" w:rsidTr="00FC0A4E">
        <w:tc>
          <w:tcPr>
            <w:tcW w:w="2303" w:type="dxa"/>
            <w:vAlign w:val="center"/>
          </w:tcPr>
          <w:p w14:paraId="10C8C480" w14:textId="77777777" w:rsidR="0018666D" w:rsidRPr="005D31E2" w:rsidRDefault="00010FFF" w:rsidP="0018666D">
            <w:pPr>
              <w:rPr>
                <w:b/>
              </w:rPr>
            </w:pPr>
            <w:r w:rsidRPr="005D31E2">
              <w:rPr>
                <w:b/>
              </w:rPr>
              <w:t>Le bloc-notes</w:t>
            </w:r>
          </w:p>
        </w:tc>
        <w:tc>
          <w:tcPr>
            <w:tcW w:w="2303" w:type="dxa"/>
            <w:vAlign w:val="center"/>
          </w:tcPr>
          <w:p w14:paraId="10C8C481" w14:textId="77777777" w:rsidR="0018666D" w:rsidRDefault="00010FFF" w:rsidP="00FC0A4E">
            <w:pPr>
              <w:jc w:val="center"/>
            </w:pPr>
            <w:r>
              <w:rPr>
                <w:noProof/>
                <w:lang w:eastAsia="fr-FR"/>
              </w:rPr>
              <w:drawing>
                <wp:inline distT="0" distB="0" distL="0" distR="0" wp14:anchorId="10C8C624" wp14:editId="10C8C625">
                  <wp:extent cx="681334" cy="572494"/>
                  <wp:effectExtent l="19050" t="0" r="4466" b="0"/>
                  <wp:docPr id="263" name="Imag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73" cstate="print"/>
                          <a:srcRect/>
                          <a:stretch>
                            <a:fillRect/>
                          </a:stretch>
                        </pic:blipFill>
                        <pic:spPr bwMode="auto">
                          <a:xfrm>
                            <a:off x="0" y="0"/>
                            <a:ext cx="684853" cy="575451"/>
                          </a:xfrm>
                          <a:prstGeom prst="rect">
                            <a:avLst/>
                          </a:prstGeom>
                          <a:noFill/>
                          <a:ln w="9525">
                            <a:noFill/>
                            <a:miter lim="800000"/>
                            <a:headEnd/>
                            <a:tailEnd/>
                          </a:ln>
                        </pic:spPr>
                      </pic:pic>
                    </a:graphicData>
                  </a:graphic>
                </wp:inline>
              </w:drawing>
            </w:r>
          </w:p>
        </w:tc>
        <w:tc>
          <w:tcPr>
            <w:tcW w:w="2303" w:type="dxa"/>
            <w:vAlign w:val="center"/>
          </w:tcPr>
          <w:p w14:paraId="10C8C482" w14:textId="77777777" w:rsidR="0018666D" w:rsidRDefault="00010FFF" w:rsidP="009469FF">
            <w:pPr>
              <w:pStyle w:val="Paragraphedeliste"/>
              <w:numPr>
                <w:ilvl w:val="0"/>
                <w:numId w:val="8"/>
              </w:numPr>
            </w:pPr>
            <w:r>
              <w:t>.exe</w:t>
            </w:r>
          </w:p>
        </w:tc>
        <w:tc>
          <w:tcPr>
            <w:tcW w:w="2303" w:type="dxa"/>
            <w:vAlign w:val="center"/>
          </w:tcPr>
          <w:p w14:paraId="10C8C483" w14:textId="77777777" w:rsidR="0018666D" w:rsidRDefault="00010FFF" w:rsidP="0018666D">
            <w:r>
              <w:t>NOTEPAD.exe</w:t>
            </w:r>
          </w:p>
        </w:tc>
      </w:tr>
      <w:tr w:rsidR="002B34F1" w14:paraId="10C8C489" w14:textId="77777777" w:rsidTr="00FC0A4E">
        <w:tc>
          <w:tcPr>
            <w:tcW w:w="2303" w:type="dxa"/>
            <w:vAlign w:val="center"/>
          </w:tcPr>
          <w:p w14:paraId="10C8C485" w14:textId="77777777" w:rsidR="002B34F1" w:rsidRDefault="00A21999" w:rsidP="0018666D">
            <w:proofErr w:type="spellStart"/>
            <w:r w:rsidRPr="005D31E2">
              <w:rPr>
                <w:b/>
              </w:rPr>
              <w:t>WordPad</w:t>
            </w:r>
            <w:proofErr w:type="spellEnd"/>
            <w:r>
              <w:t xml:space="preserve"> </w:t>
            </w:r>
            <w:r>
              <w:br/>
              <w:t>(éditeur de texte plus avancé que le Bloc-notes)</w:t>
            </w:r>
          </w:p>
        </w:tc>
        <w:tc>
          <w:tcPr>
            <w:tcW w:w="2303" w:type="dxa"/>
            <w:vAlign w:val="center"/>
          </w:tcPr>
          <w:p w14:paraId="10C8C486" w14:textId="77777777" w:rsidR="002B34F1" w:rsidRDefault="00A21999" w:rsidP="00FC0A4E">
            <w:pPr>
              <w:jc w:val="center"/>
              <w:rPr>
                <w:noProof/>
                <w:lang w:eastAsia="fr-FR"/>
              </w:rPr>
            </w:pPr>
            <w:r>
              <w:rPr>
                <w:noProof/>
                <w:lang w:eastAsia="fr-FR"/>
              </w:rPr>
              <w:drawing>
                <wp:inline distT="0" distB="0" distL="0" distR="0" wp14:anchorId="10C8C626" wp14:editId="10C8C627">
                  <wp:extent cx="461010" cy="516890"/>
                  <wp:effectExtent l="19050" t="0" r="0" b="0"/>
                  <wp:docPr id="9"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 cstate="print"/>
                          <a:srcRect/>
                          <a:stretch>
                            <a:fillRect/>
                          </a:stretch>
                        </pic:blipFill>
                        <pic:spPr bwMode="auto">
                          <a:xfrm>
                            <a:off x="0" y="0"/>
                            <a:ext cx="461010" cy="516890"/>
                          </a:xfrm>
                          <a:prstGeom prst="rect">
                            <a:avLst/>
                          </a:prstGeom>
                          <a:noFill/>
                          <a:ln w="9525">
                            <a:noFill/>
                            <a:miter lim="800000"/>
                            <a:headEnd/>
                            <a:tailEnd/>
                          </a:ln>
                        </pic:spPr>
                      </pic:pic>
                    </a:graphicData>
                  </a:graphic>
                </wp:inline>
              </w:drawing>
            </w:r>
          </w:p>
        </w:tc>
        <w:tc>
          <w:tcPr>
            <w:tcW w:w="2303" w:type="dxa"/>
            <w:vAlign w:val="center"/>
          </w:tcPr>
          <w:p w14:paraId="10C8C487" w14:textId="77777777" w:rsidR="002B34F1" w:rsidRDefault="00A21999" w:rsidP="009469FF">
            <w:pPr>
              <w:pStyle w:val="Paragraphedeliste"/>
              <w:numPr>
                <w:ilvl w:val="0"/>
                <w:numId w:val="8"/>
              </w:numPr>
            </w:pPr>
            <w:r>
              <w:t>.exe</w:t>
            </w:r>
          </w:p>
        </w:tc>
        <w:tc>
          <w:tcPr>
            <w:tcW w:w="2303" w:type="dxa"/>
            <w:vAlign w:val="center"/>
          </w:tcPr>
          <w:p w14:paraId="10C8C488" w14:textId="77777777" w:rsidR="002B34F1" w:rsidRDefault="00A21999" w:rsidP="0018666D">
            <w:r>
              <w:t>Wordpad.exe</w:t>
            </w:r>
          </w:p>
        </w:tc>
      </w:tr>
      <w:tr w:rsidR="0018666D" w14:paraId="10C8C48E" w14:textId="77777777" w:rsidTr="00FC0A4E">
        <w:tc>
          <w:tcPr>
            <w:tcW w:w="2303" w:type="dxa"/>
            <w:vAlign w:val="center"/>
          </w:tcPr>
          <w:p w14:paraId="10C8C48A" w14:textId="77777777" w:rsidR="0018666D" w:rsidRPr="005D31E2" w:rsidRDefault="00010FFF" w:rsidP="0018666D">
            <w:pPr>
              <w:rPr>
                <w:b/>
              </w:rPr>
            </w:pPr>
            <w:r w:rsidRPr="005D31E2">
              <w:rPr>
                <w:b/>
              </w:rPr>
              <w:t>La calculatrice</w:t>
            </w:r>
          </w:p>
        </w:tc>
        <w:tc>
          <w:tcPr>
            <w:tcW w:w="2303" w:type="dxa"/>
            <w:vAlign w:val="center"/>
          </w:tcPr>
          <w:p w14:paraId="10C8C48B" w14:textId="77777777" w:rsidR="0018666D" w:rsidRDefault="00010FFF" w:rsidP="00FC0A4E">
            <w:pPr>
              <w:jc w:val="center"/>
            </w:pPr>
            <w:r>
              <w:rPr>
                <w:noProof/>
                <w:lang w:eastAsia="fr-FR"/>
              </w:rPr>
              <w:drawing>
                <wp:inline distT="0" distB="0" distL="0" distR="0" wp14:anchorId="10C8C628" wp14:editId="10C8C629">
                  <wp:extent cx="510513" cy="527354"/>
                  <wp:effectExtent l="19050" t="0" r="3837" b="0"/>
                  <wp:docPr id="266" name="Imag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75" cstate="print"/>
                          <a:srcRect/>
                          <a:stretch>
                            <a:fillRect/>
                          </a:stretch>
                        </pic:blipFill>
                        <pic:spPr bwMode="auto">
                          <a:xfrm>
                            <a:off x="0" y="0"/>
                            <a:ext cx="512718" cy="529632"/>
                          </a:xfrm>
                          <a:prstGeom prst="rect">
                            <a:avLst/>
                          </a:prstGeom>
                          <a:noFill/>
                          <a:ln w="9525">
                            <a:noFill/>
                            <a:miter lim="800000"/>
                            <a:headEnd/>
                            <a:tailEnd/>
                          </a:ln>
                        </pic:spPr>
                      </pic:pic>
                    </a:graphicData>
                  </a:graphic>
                </wp:inline>
              </w:drawing>
            </w:r>
          </w:p>
        </w:tc>
        <w:tc>
          <w:tcPr>
            <w:tcW w:w="2303" w:type="dxa"/>
            <w:vAlign w:val="center"/>
          </w:tcPr>
          <w:p w14:paraId="10C8C48C" w14:textId="77777777" w:rsidR="0018666D" w:rsidRDefault="00010FFF" w:rsidP="009469FF">
            <w:pPr>
              <w:pStyle w:val="Paragraphedeliste"/>
              <w:numPr>
                <w:ilvl w:val="0"/>
                <w:numId w:val="8"/>
              </w:numPr>
            </w:pPr>
            <w:r>
              <w:t>.exe</w:t>
            </w:r>
          </w:p>
        </w:tc>
        <w:tc>
          <w:tcPr>
            <w:tcW w:w="2303" w:type="dxa"/>
            <w:vAlign w:val="center"/>
          </w:tcPr>
          <w:p w14:paraId="10C8C48D" w14:textId="77777777" w:rsidR="0018666D" w:rsidRDefault="00010FFF" w:rsidP="0018666D">
            <w:r>
              <w:t>CALC.exe</w:t>
            </w:r>
          </w:p>
        </w:tc>
      </w:tr>
      <w:tr w:rsidR="00FC0A4E" w14:paraId="10C8C493" w14:textId="77777777" w:rsidTr="00FC0A4E">
        <w:tc>
          <w:tcPr>
            <w:tcW w:w="2303" w:type="dxa"/>
            <w:vAlign w:val="center"/>
          </w:tcPr>
          <w:p w14:paraId="10C8C48F" w14:textId="77777777" w:rsidR="00FC0A4E" w:rsidRDefault="00FC0A4E" w:rsidP="0018666D">
            <w:r w:rsidRPr="005D31E2">
              <w:rPr>
                <w:b/>
              </w:rPr>
              <w:t>L’outil de capture</w:t>
            </w:r>
            <w:r>
              <w:t xml:space="preserve"> </w:t>
            </w:r>
            <w:r>
              <w:br/>
              <w:t>(pour faire des captures d’écran)</w:t>
            </w:r>
          </w:p>
        </w:tc>
        <w:tc>
          <w:tcPr>
            <w:tcW w:w="2303" w:type="dxa"/>
            <w:vAlign w:val="center"/>
          </w:tcPr>
          <w:p w14:paraId="10C8C490" w14:textId="77777777" w:rsidR="00FC0A4E" w:rsidRDefault="00FC0A4E" w:rsidP="00FC0A4E">
            <w:pPr>
              <w:jc w:val="center"/>
              <w:rPr>
                <w:noProof/>
                <w:lang w:eastAsia="fr-FR"/>
              </w:rPr>
            </w:pPr>
            <w:r>
              <w:rPr>
                <w:noProof/>
                <w:lang w:eastAsia="fr-FR"/>
              </w:rPr>
              <w:drawing>
                <wp:inline distT="0" distB="0" distL="0" distR="0" wp14:anchorId="10C8C62A" wp14:editId="10C8C62B">
                  <wp:extent cx="484394" cy="423172"/>
                  <wp:effectExtent l="19050" t="0" r="0" b="0"/>
                  <wp:docPr id="2"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cstate="print"/>
                          <a:srcRect/>
                          <a:stretch>
                            <a:fillRect/>
                          </a:stretch>
                        </pic:blipFill>
                        <pic:spPr bwMode="auto">
                          <a:xfrm>
                            <a:off x="0" y="0"/>
                            <a:ext cx="487221" cy="425642"/>
                          </a:xfrm>
                          <a:prstGeom prst="rect">
                            <a:avLst/>
                          </a:prstGeom>
                          <a:noFill/>
                          <a:ln w="9525">
                            <a:noFill/>
                            <a:miter lim="800000"/>
                            <a:headEnd/>
                            <a:tailEnd/>
                          </a:ln>
                        </pic:spPr>
                      </pic:pic>
                    </a:graphicData>
                  </a:graphic>
                </wp:inline>
              </w:drawing>
            </w:r>
          </w:p>
        </w:tc>
        <w:tc>
          <w:tcPr>
            <w:tcW w:w="2303" w:type="dxa"/>
            <w:vAlign w:val="center"/>
          </w:tcPr>
          <w:p w14:paraId="10C8C491" w14:textId="77777777" w:rsidR="00FC0A4E" w:rsidRDefault="00FC0A4E" w:rsidP="009469FF">
            <w:pPr>
              <w:pStyle w:val="Paragraphedeliste"/>
              <w:numPr>
                <w:ilvl w:val="0"/>
                <w:numId w:val="8"/>
              </w:numPr>
            </w:pPr>
            <w:r>
              <w:t>.exe</w:t>
            </w:r>
          </w:p>
        </w:tc>
        <w:tc>
          <w:tcPr>
            <w:tcW w:w="2303" w:type="dxa"/>
            <w:vAlign w:val="center"/>
          </w:tcPr>
          <w:p w14:paraId="10C8C492" w14:textId="77777777" w:rsidR="00FC0A4E" w:rsidRDefault="00FC0A4E" w:rsidP="0018666D">
            <w:r>
              <w:t>SnippingTool.exe</w:t>
            </w:r>
          </w:p>
        </w:tc>
      </w:tr>
      <w:tr w:rsidR="0018666D" w14:paraId="10C8C499" w14:textId="77777777" w:rsidTr="00FC0A4E">
        <w:tc>
          <w:tcPr>
            <w:tcW w:w="2303" w:type="dxa"/>
            <w:vAlign w:val="center"/>
          </w:tcPr>
          <w:p w14:paraId="10C8C494" w14:textId="77777777" w:rsidR="0003072B" w:rsidRPr="005D31E2" w:rsidRDefault="0003072B" w:rsidP="0018666D">
            <w:pPr>
              <w:rPr>
                <w:b/>
              </w:rPr>
            </w:pPr>
            <w:r w:rsidRPr="005D31E2">
              <w:rPr>
                <w:b/>
              </w:rPr>
              <w:t>La loupe</w:t>
            </w:r>
          </w:p>
          <w:p w14:paraId="10C8C495" w14:textId="77777777" w:rsidR="0003072B" w:rsidRDefault="0003072B" w:rsidP="0018666D">
            <w:r>
              <w:t>(application pour malvoyants)</w:t>
            </w:r>
          </w:p>
        </w:tc>
        <w:tc>
          <w:tcPr>
            <w:tcW w:w="2303" w:type="dxa"/>
            <w:vAlign w:val="center"/>
          </w:tcPr>
          <w:p w14:paraId="10C8C496" w14:textId="77777777" w:rsidR="0018666D" w:rsidRDefault="0003072B" w:rsidP="00FC0A4E">
            <w:pPr>
              <w:jc w:val="center"/>
            </w:pPr>
            <w:r>
              <w:rPr>
                <w:noProof/>
                <w:lang w:eastAsia="fr-FR"/>
              </w:rPr>
              <w:drawing>
                <wp:inline distT="0" distB="0" distL="0" distR="0" wp14:anchorId="10C8C62C" wp14:editId="10C8C62D">
                  <wp:extent cx="501015" cy="516890"/>
                  <wp:effectExtent l="19050" t="0" r="0" b="0"/>
                  <wp:docPr id="269" name="Imag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77" cstate="print"/>
                          <a:srcRect/>
                          <a:stretch>
                            <a:fillRect/>
                          </a:stretch>
                        </pic:blipFill>
                        <pic:spPr bwMode="auto">
                          <a:xfrm>
                            <a:off x="0" y="0"/>
                            <a:ext cx="501015" cy="516890"/>
                          </a:xfrm>
                          <a:prstGeom prst="rect">
                            <a:avLst/>
                          </a:prstGeom>
                          <a:noFill/>
                          <a:ln w="9525">
                            <a:noFill/>
                            <a:miter lim="800000"/>
                            <a:headEnd/>
                            <a:tailEnd/>
                          </a:ln>
                        </pic:spPr>
                      </pic:pic>
                    </a:graphicData>
                  </a:graphic>
                </wp:inline>
              </w:drawing>
            </w:r>
          </w:p>
        </w:tc>
        <w:tc>
          <w:tcPr>
            <w:tcW w:w="2303" w:type="dxa"/>
            <w:vAlign w:val="center"/>
          </w:tcPr>
          <w:p w14:paraId="10C8C497" w14:textId="77777777" w:rsidR="0018666D" w:rsidRDefault="0003072B" w:rsidP="009469FF">
            <w:pPr>
              <w:pStyle w:val="Paragraphedeliste"/>
              <w:numPr>
                <w:ilvl w:val="0"/>
                <w:numId w:val="8"/>
              </w:numPr>
            </w:pPr>
            <w:r>
              <w:t>.exe</w:t>
            </w:r>
          </w:p>
        </w:tc>
        <w:tc>
          <w:tcPr>
            <w:tcW w:w="2303" w:type="dxa"/>
            <w:vAlign w:val="center"/>
          </w:tcPr>
          <w:p w14:paraId="10C8C498" w14:textId="77777777" w:rsidR="0018666D" w:rsidRDefault="0003072B" w:rsidP="0018666D">
            <w:r>
              <w:t>MAGNIFY.exe</w:t>
            </w:r>
          </w:p>
        </w:tc>
      </w:tr>
      <w:tr w:rsidR="0018666D" w14:paraId="10C8C49E" w14:textId="77777777" w:rsidTr="00FC0A4E">
        <w:tc>
          <w:tcPr>
            <w:tcW w:w="2303" w:type="dxa"/>
            <w:vAlign w:val="center"/>
          </w:tcPr>
          <w:p w14:paraId="10C8C49A" w14:textId="77777777" w:rsidR="0003072B" w:rsidRPr="005D31E2" w:rsidRDefault="0003072B" w:rsidP="0003072B">
            <w:pPr>
              <w:rPr>
                <w:b/>
              </w:rPr>
            </w:pPr>
            <w:r w:rsidRPr="005D31E2">
              <w:rPr>
                <w:b/>
              </w:rPr>
              <w:t>Le clavier visuel</w:t>
            </w:r>
          </w:p>
        </w:tc>
        <w:tc>
          <w:tcPr>
            <w:tcW w:w="2303" w:type="dxa"/>
            <w:vAlign w:val="center"/>
          </w:tcPr>
          <w:p w14:paraId="10C8C49B" w14:textId="77777777" w:rsidR="0018666D" w:rsidRDefault="0003072B" w:rsidP="00FC0A4E">
            <w:pPr>
              <w:jc w:val="center"/>
            </w:pPr>
            <w:r>
              <w:rPr>
                <w:noProof/>
                <w:lang w:eastAsia="fr-FR"/>
              </w:rPr>
              <w:drawing>
                <wp:inline distT="0" distB="0" distL="0" distR="0" wp14:anchorId="10C8C62E" wp14:editId="10C8C62F">
                  <wp:extent cx="625512" cy="540688"/>
                  <wp:effectExtent l="19050" t="0" r="3138" b="0"/>
                  <wp:docPr id="272" name="Imag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78" cstate="print"/>
                          <a:srcRect/>
                          <a:stretch>
                            <a:fillRect/>
                          </a:stretch>
                        </pic:blipFill>
                        <pic:spPr bwMode="auto">
                          <a:xfrm>
                            <a:off x="0" y="0"/>
                            <a:ext cx="628056" cy="542887"/>
                          </a:xfrm>
                          <a:prstGeom prst="rect">
                            <a:avLst/>
                          </a:prstGeom>
                          <a:noFill/>
                          <a:ln w="9525">
                            <a:noFill/>
                            <a:miter lim="800000"/>
                            <a:headEnd/>
                            <a:tailEnd/>
                          </a:ln>
                        </pic:spPr>
                      </pic:pic>
                    </a:graphicData>
                  </a:graphic>
                </wp:inline>
              </w:drawing>
            </w:r>
          </w:p>
        </w:tc>
        <w:tc>
          <w:tcPr>
            <w:tcW w:w="2303" w:type="dxa"/>
            <w:vAlign w:val="center"/>
          </w:tcPr>
          <w:p w14:paraId="10C8C49C" w14:textId="77777777" w:rsidR="0018666D" w:rsidRDefault="0003072B" w:rsidP="009469FF">
            <w:pPr>
              <w:pStyle w:val="Paragraphedeliste"/>
              <w:numPr>
                <w:ilvl w:val="0"/>
                <w:numId w:val="8"/>
              </w:numPr>
            </w:pPr>
            <w:r>
              <w:t>.exe</w:t>
            </w:r>
          </w:p>
        </w:tc>
        <w:tc>
          <w:tcPr>
            <w:tcW w:w="2303" w:type="dxa"/>
            <w:vAlign w:val="center"/>
          </w:tcPr>
          <w:p w14:paraId="10C8C49D" w14:textId="77777777" w:rsidR="0018666D" w:rsidRDefault="0003072B" w:rsidP="0018666D">
            <w:r>
              <w:t>OSK.exe</w:t>
            </w:r>
          </w:p>
        </w:tc>
      </w:tr>
      <w:tr w:rsidR="0003072B" w14:paraId="10C8C4A4" w14:textId="77777777" w:rsidTr="00FC0A4E">
        <w:tc>
          <w:tcPr>
            <w:tcW w:w="2303" w:type="dxa"/>
            <w:vAlign w:val="center"/>
          </w:tcPr>
          <w:p w14:paraId="10C8C49F" w14:textId="77777777" w:rsidR="0003072B" w:rsidRPr="005D31E2" w:rsidRDefault="0003072B" w:rsidP="0003072B">
            <w:pPr>
              <w:rPr>
                <w:b/>
              </w:rPr>
            </w:pPr>
            <w:r w:rsidRPr="005D31E2">
              <w:rPr>
                <w:b/>
              </w:rPr>
              <w:t>Le narrateur</w:t>
            </w:r>
          </w:p>
          <w:p w14:paraId="10C8C4A0" w14:textId="77777777" w:rsidR="0003072B" w:rsidRDefault="0003072B" w:rsidP="0003072B">
            <w:r>
              <w:t>(pour les malvoyants ou aveugles)</w:t>
            </w:r>
          </w:p>
        </w:tc>
        <w:tc>
          <w:tcPr>
            <w:tcW w:w="2303" w:type="dxa"/>
            <w:vAlign w:val="center"/>
          </w:tcPr>
          <w:p w14:paraId="10C8C4A1" w14:textId="77777777" w:rsidR="0003072B" w:rsidRDefault="0003072B" w:rsidP="00FC0A4E">
            <w:pPr>
              <w:jc w:val="center"/>
              <w:rPr>
                <w:noProof/>
                <w:lang w:eastAsia="fr-FR"/>
              </w:rPr>
            </w:pPr>
            <w:r>
              <w:rPr>
                <w:noProof/>
                <w:lang w:eastAsia="fr-FR"/>
              </w:rPr>
              <w:drawing>
                <wp:inline distT="0" distB="0" distL="0" distR="0" wp14:anchorId="10C8C630" wp14:editId="10C8C631">
                  <wp:extent cx="427118" cy="438912"/>
                  <wp:effectExtent l="0" t="0" r="0" b="0"/>
                  <wp:docPr id="275" name="Imag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79" cstate="print"/>
                          <a:srcRect/>
                          <a:stretch>
                            <a:fillRect/>
                          </a:stretch>
                        </pic:blipFill>
                        <pic:spPr bwMode="auto">
                          <a:xfrm>
                            <a:off x="0" y="0"/>
                            <a:ext cx="431235" cy="443143"/>
                          </a:xfrm>
                          <a:prstGeom prst="rect">
                            <a:avLst/>
                          </a:prstGeom>
                          <a:noFill/>
                          <a:ln w="9525">
                            <a:noFill/>
                            <a:miter lim="800000"/>
                            <a:headEnd/>
                            <a:tailEnd/>
                          </a:ln>
                        </pic:spPr>
                      </pic:pic>
                    </a:graphicData>
                  </a:graphic>
                </wp:inline>
              </w:drawing>
            </w:r>
          </w:p>
        </w:tc>
        <w:tc>
          <w:tcPr>
            <w:tcW w:w="2303" w:type="dxa"/>
            <w:vAlign w:val="center"/>
          </w:tcPr>
          <w:p w14:paraId="10C8C4A2" w14:textId="77777777" w:rsidR="0003072B" w:rsidRDefault="0003072B" w:rsidP="009469FF">
            <w:pPr>
              <w:pStyle w:val="Paragraphedeliste"/>
              <w:numPr>
                <w:ilvl w:val="0"/>
                <w:numId w:val="8"/>
              </w:numPr>
            </w:pPr>
            <w:r>
              <w:t> .exe</w:t>
            </w:r>
          </w:p>
        </w:tc>
        <w:tc>
          <w:tcPr>
            <w:tcW w:w="2303" w:type="dxa"/>
            <w:vAlign w:val="center"/>
          </w:tcPr>
          <w:p w14:paraId="10C8C4A3" w14:textId="77777777" w:rsidR="0003072B" w:rsidRDefault="0003072B" w:rsidP="0018666D">
            <w:r>
              <w:t>NARATOR.exe</w:t>
            </w:r>
          </w:p>
        </w:tc>
      </w:tr>
      <w:tr w:rsidR="00DD4B05" w14:paraId="10C8C4A9" w14:textId="77777777" w:rsidTr="00FC0A4E">
        <w:tc>
          <w:tcPr>
            <w:tcW w:w="2303" w:type="dxa"/>
            <w:vAlign w:val="center"/>
          </w:tcPr>
          <w:p w14:paraId="10C8C4A5" w14:textId="77777777" w:rsidR="00DD4B05" w:rsidRDefault="00DD4B05" w:rsidP="0003072B">
            <w:r w:rsidRPr="005D31E2">
              <w:rPr>
                <w:b/>
              </w:rPr>
              <w:t xml:space="preserve">Lecteur Windows </w:t>
            </w:r>
            <w:r w:rsidR="00A21999" w:rsidRPr="005D31E2">
              <w:rPr>
                <w:b/>
              </w:rPr>
              <w:t>Media</w:t>
            </w:r>
            <w:r w:rsidR="00A21999">
              <w:t xml:space="preserve"> </w:t>
            </w:r>
            <w:r>
              <w:br/>
              <w:t>(pour lire de la musique ou des films)</w:t>
            </w:r>
          </w:p>
        </w:tc>
        <w:tc>
          <w:tcPr>
            <w:tcW w:w="2303" w:type="dxa"/>
            <w:vAlign w:val="center"/>
          </w:tcPr>
          <w:p w14:paraId="10C8C4A6" w14:textId="77777777" w:rsidR="00DD4B05" w:rsidRDefault="00DD4B05" w:rsidP="00FC0A4E">
            <w:pPr>
              <w:jc w:val="center"/>
              <w:rPr>
                <w:noProof/>
                <w:lang w:eastAsia="fr-FR"/>
              </w:rPr>
            </w:pPr>
            <w:r>
              <w:rPr>
                <w:noProof/>
                <w:lang w:eastAsia="fr-FR"/>
              </w:rPr>
              <w:drawing>
                <wp:inline distT="0" distB="0" distL="0" distR="0" wp14:anchorId="10C8C632" wp14:editId="10C8C633">
                  <wp:extent cx="469265" cy="445135"/>
                  <wp:effectExtent l="19050" t="0" r="6985" b="0"/>
                  <wp:docPr id="6"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0" cstate="print"/>
                          <a:srcRect/>
                          <a:stretch>
                            <a:fillRect/>
                          </a:stretch>
                        </pic:blipFill>
                        <pic:spPr bwMode="auto">
                          <a:xfrm>
                            <a:off x="0" y="0"/>
                            <a:ext cx="469265" cy="445135"/>
                          </a:xfrm>
                          <a:prstGeom prst="rect">
                            <a:avLst/>
                          </a:prstGeom>
                          <a:noFill/>
                          <a:ln w="9525">
                            <a:noFill/>
                            <a:miter lim="800000"/>
                            <a:headEnd/>
                            <a:tailEnd/>
                          </a:ln>
                        </pic:spPr>
                      </pic:pic>
                    </a:graphicData>
                  </a:graphic>
                </wp:inline>
              </w:drawing>
            </w:r>
          </w:p>
        </w:tc>
        <w:tc>
          <w:tcPr>
            <w:tcW w:w="2303" w:type="dxa"/>
            <w:vAlign w:val="center"/>
          </w:tcPr>
          <w:p w14:paraId="10C8C4A7" w14:textId="77777777" w:rsidR="00DD4B05" w:rsidRDefault="00DD4B05" w:rsidP="009469FF">
            <w:pPr>
              <w:pStyle w:val="Paragraphedeliste"/>
              <w:numPr>
                <w:ilvl w:val="0"/>
                <w:numId w:val="8"/>
              </w:numPr>
            </w:pPr>
            <w:r>
              <w:t>.exe</w:t>
            </w:r>
          </w:p>
        </w:tc>
        <w:tc>
          <w:tcPr>
            <w:tcW w:w="2303" w:type="dxa"/>
            <w:vAlign w:val="center"/>
          </w:tcPr>
          <w:p w14:paraId="10C8C4A8" w14:textId="77777777" w:rsidR="00DD4B05" w:rsidRDefault="00DD4B05" w:rsidP="0018666D">
            <w:r>
              <w:t>WMPLYER.exe</w:t>
            </w:r>
          </w:p>
        </w:tc>
      </w:tr>
      <w:tr w:rsidR="00A21999" w14:paraId="10C8C4AE" w14:textId="77777777" w:rsidTr="00FC0A4E">
        <w:tc>
          <w:tcPr>
            <w:tcW w:w="2303" w:type="dxa"/>
            <w:vAlign w:val="center"/>
          </w:tcPr>
          <w:p w14:paraId="10C8C4AA" w14:textId="77777777" w:rsidR="00A21999" w:rsidRDefault="00A21999" w:rsidP="0003072B">
            <w:r w:rsidRPr="005D31E2">
              <w:rPr>
                <w:b/>
              </w:rPr>
              <w:t>Paint</w:t>
            </w:r>
            <w:r>
              <w:t xml:space="preserve"> </w:t>
            </w:r>
            <w:r w:rsidR="005D31E2">
              <w:br/>
            </w:r>
            <w:r>
              <w:t>(créer, modifier des dessins ou images</w:t>
            </w:r>
          </w:p>
        </w:tc>
        <w:tc>
          <w:tcPr>
            <w:tcW w:w="2303" w:type="dxa"/>
            <w:vAlign w:val="center"/>
          </w:tcPr>
          <w:p w14:paraId="10C8C4AB" w14:textId="77777777" w:rsidR="00A21999" w:rsidRDefault="00A21999" w:rsidP="00FC0A4E">
            <w:pPr>
              <w:jc w:val="center"/>
              <w:rPr>
                <w:noProof/>
                <w:lang w:eastAsia="fr-FR"/>
              </w:rPr>
            </w:pPr>
            <w:r>
              <w:rPr>
                <w:noProof/>
                <w:lang w:eastAsia="fr-FR"/>
              </w:rPr>
              <w:drawing>
                <wp:inline distT="0" distB="0" distL="0" distR="0" wp14:anchorId="10C8C634" wp14:editId="10C8C635">
                  <wp:extent cx="580390" cy="548640"/>
                  <wp:effectExtent l="19050" t="0" r="0" b="0"/>
                  <wp:docPr id="11"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1" cstate="print"/>
                          <a:srcRect/>
                          <a:stretch>
                            <a:fillRect/>
                          </a:stretch>
                        </pic:blipFill>
                        <pic:spPr bwMode="auto">
                          <a:xfrm>
                            <a:off x="0" y="0"/>
                            <a:ext cx="580390" cy="548640"/>
                          </a:xfrm>
                          <a:prstGeom prst="rect">
                            <a:avLst/>
                          </a:prstGeom>
                          <a:noFill/>
                          <a:ln w="9525">
                            <a:noFill/>
                            <a:miter lim="800000"/>
                            <a:headEnd/>
                            <a:tailEnd/>
                          </a:ln>
                        </pic:spPr>
                      </pic:pic>
                    </a:graphicData>
                  </a:graphic>
                </wp:inline>
              </w:drawing>
            </w:r>
          </w:p>
        </w:tc>
        <w:tc>
          <w:tcPr>
            <w:tcW w:w="2303" w:type="dxa"/>
            <w:vAlign w:val="center"/>
          </w:tcPr>
          <w:p w14:paraId="10C8C4AC" w14:textId="77777777" w:rsidR="00A21999" w:rsidRDefault="00A21999" w:rsidP="009469FF">
            <w:pPr>
              <w:pStyle w:val="Paragraphedeliste"/>
              <w:numPr>
                <w:ilvl w:val="0"/>
                <w:numId w:val="8"/>
              </w:numPr>
            </w:pPr>
            <w:r>
              <w:t>.exe</w:t>
            </w:r>
          </w:p>
        </w:tc>
        <w:tc>
          <w:tcPr>
            <w:tcW w:w="2303" w:type="dxa"/>
            <w:vAlign w:val="center"/>
          </w:tcPr>
          <w:p w14:paraId="10C8C4AD" w14:textId="77777777" w:rsidR="00A21999" w:rsidRDefault="00A21999" w:rsidP="0018666D">
            <w:r>
              <w:t>MSPAINT.exe</w:t>
            </w:r>
          </w:p>
        </w:tc>
      </w:tr>
      <w:tr w:rsidR="00BD62F2" w14:paraId="10C8C4B4" w14:textId="77777777" w:rsidTr="00FC0A4E">
        <w:tc>
          <w:tcPr>
            <w:tcW w:w="2303" w:type="dxa"/>
            <w:vAlign w:val="center"/>
          </w:tcPr>
          <w:p w14:paraId="10C8C4AF" w14:textId="77777777" w:rsidR="00BD62F2" w:rsidRDefault="000514BE" w:rsidP="0003072B">
            <w:r w:rsidRPr="005D31E2">
              <w:rPr>
                <w:b/>
              </w:rPr>
              <w:lastRenderedPageBreak/>
              <w:t>Pense-bête</w:t>
            </w:r>
          </w:p>
          <w:p w14:paraId="10C8C4B0" w14:textId="77777777" w:rsidR="000514BE" w:rsidRDefault="000514BE" w:rsidP="000514BE">
            <w:r>
              <w:t xml:space="preserve">(prendre de courtes </w:t>
            </w:r>
            <w:r w:rsidR="00166D5E">
              <w:t>notes</w:t>
            </w:r>
            <w:r>
              <w:t>)</w:t>
            </w:r>
          </w:p>
        </w:tc>
        <w:tc>
          <w:tcPr>
            <w:tcW w:w="2303" w:type="dxa"/>
            <w:vAlign w:val="center"/>
          </w:tcPr>
          <w:p w14:paraId="10C8C4B1" w14:textId="77777777" w:rsidR="00BD62F2" w:rsidRDefault="000514BE" w:rsidP="00FC0A4E">
            <w:pPr>
              <w:jc w:val="center"/>
              <w:rPr>
                <w:noProof/>
                <w:lang w:eastAsia="fr-FR"/>
              </w:rPr>
            </w:pPr>
            <w:r>
              <w:rPr>
                <w:noProof/>
                <w:lang w:eastAsia="fr-FR"/>
              </w:rPr>
              <w:drawing>
                <wp:inline distT="0" distB="0" distL="0" distR="0" wp14:anchorId="10C8C636" wp14:editId="10C8C637">
                  <wp:extent cx="596265" cy="469265"/>
                  <wp:effectExtent l="1905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2" cstate="print"/>
                          <a:srcRect/>
                          <a:stretch>
                            <a:fillRect/>
                          </a:stretch>
                        </pic:blipFill>
                        <pic:spPr bwMode="auto">
                          <a:xfrm>
                            <a:off x="0" y="0"/>
                            <a:ext cx="596265" cy="469265"/>
                          </a:xfrm>
                          <a:prstGeom prst="rect">
                            <a:avLst/>
                          </a:prstGeom>
                          <a:noFill/>
                          <a:ln w="9525">
                            <a:noFill/>
                            <a:miter lim="800000"/>
                            <a:headEnd/>
                            <a:tailEnd/>
                          </a:ln>
                        </pic:spPr>
                      </pic:pic>
                    </a:graphicData>
                  </a:graphic>
                </wp:inline>
              </w:drawing>
            </w:r>
          </w:p>
        </w:tc>
        <w:tc>
          <w:tcPr>
            <w:tcW w:w="2303" w:type="dxa"/>
            <w:vAlign w:val="center"/>
          </w:tcPr>
          <w:p w14:paraId="10C8C4B2" w14:textId="77777777" w:rsidR="00BD62F2" w:rsidRDefault="000514BE" w:rsidP="009469FF">
            <w:pPr>
              <w:pStyle w:val="Paragraphedeliste"/>
              <w:numPr>
                <w:ilvl w:val="0"/>
                <w:numId w:val="8"/>
              </w:numPr>
            </w:pPr>
            <w:r>
              <w:t>.exe</w:t>
            </w:r>
          </w:p>
        </w:tc>
        <w:tc>
          <w:tcPr>
            <w:tcW w:w="2303" w:type="dxa"/>
            <w:vAlign w:val="center"/>
          </w:tcPr>
          <w:p w14:paraId="10C8C4B3" w14:textId="77777777" w:rsidR="00BD62F2" w:rsidRDefault="000514BE" w:rsidP="0018666D">
            <w:r w:rsidRPr="000514BE">
              <w:rPr>
                <w:noProof/>
                <w:lang w:eastAsia="fr-FR"/>
              </w:rPr>
              <w:t>StikyNot</w:t>
            </w:r>
            <w:r>
              <w:rPr>
                <w:noProof/>
                <w:lang w:eastAsia="fr-FR"/>
              </w:rPr>
              <w:t>.exe</w:t>
            </w:r>
          </w:p>
        </w:tc>
      </w:tr>
      <w:tr w:rsidR="000514BE" w14:paraId="10C8C4B9" w14:textId="77777777" w:rsidTr="00FC0A4E">
        <w:tc>
          <w:tcPr>
            <w:tcW w:w="2303" w:type="dxa"/>
            <w:vAlign w:val="center"/>
          </w:tcPr>
          <w:p w14:paraId="10C8C4B5" w14:textId="77777777" w:rsidR="000514BE" w:rsidRDefault="000514BE" w:rsidP="0003072B">
            <w:r w:rsidRPr="005D31E2">
              <w:rPr>
                <w:b/>
              </w:rPr>
              <w:t>Table</w:t>
            </w:r>
            <w:r>
              <w:t xml:space="preserve"> </w:t>
            </w:r>
            <w:r w:rsidRPr="005D31E2">
              <w:rPr>
                <w:b/>
              </w:rPr>
              <w:t>des</w:t>
            </w:r>
            <w:r>
              <w:t xml:space="preserve"> </w:t>
            </w:r>
            <w:r w:rsidR="00E760E4" w:rsidRPr="005D31E2">
              <w:rPr>
                <w:b/>
              </w:rPr>
              <w:t xml:space="preserve">Caractères </w:t>
            </w:r>
            <w:r>
              <w:br/>
              <w:t>(affiche les caractères spéciaux)</w:t>
            </w:r>
          </w:p>
        </w:tc>
        <w:tc>
          <w:tcPr>
            <w:tcW w:w="2303" w:type="dxa"/>
            <w:vAlign w:val="center"/>
          </w:tcPr>
          <w:p w14:paraId="10C8C4B6" w14:textId="77777777" w:rsidR="000514BE" w:rsidRDefault="000514BE" w:rsidP="00FC0A4E">
            <w:pPr>
              <w:jc w:val="center"/>
              <w:rPr>
                <w:noProof/>
                <w:lang w:eastAsia="fr-FR"/>
              </w:rPr>
            </w:pPr>
            <w:r>
              <w:rPr>
                <w:noProof/>
                <w:lang w:eastAsia="fr-FR"/>
              </w:rPr>
              <w:drawing>
                <wp:inline distT="0" distB="0" distL="0" distR="0" wp14:anchorId="10C8C638" wp14:editId="10C8C639">
                  <wp:extent cx="588645" cy="469265"/>
                  <wp:effectExtent l="19050" t="0" r="1905" b="0"/>
                  <wp:docPr id="15"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3" cstate="print"/>
                          <a:srcRect/>
                          <a:stretch>
                            <a:fillRect/>
                          </a:stretch>
                        </pic:blipFill>
                        <pic:spPr bwMode="auto">
                          <a:xfrm>
                            <a:off x="0" y="0"/>
                            <a:ext cx="588645" cy="469265"/>
                          </a:xfrm>
                          <a:prstGeom prst="rect">
                            <a:avLst/>
                          </a:prstGeom>
                          <a:noFill/>
                          <a:ln w="9525">
                            <a:noFill/>
                            <a:miter lim="800000"/>
                            <a:headEnd/>
                            <a:tailEnd/>
                          </a:ln>
                        </pic:spPr>
                      </pic:pic>
                    </a:graphicData>
                  </a:graphic>
                </wp:inline>
              </w:drawing>
            </w:r>
          </w:p>
        </w:tc>
        <w:tc>
          <w:tcPr>
            <w:tcW w:w="2303" w:type="dxa"/>
            <w:vAlign w:val="center"/>
          </w:tcPr>
          <w:p w14:paraId="10C8C4B7" w14:textId="77777777" w:rsidR="000514BE" w:rsidRDefault="000514BE" w:rsidP="009469FF">
            <w:pPr>
              <w:pStyle w:val="Paragraphedeliste"/>
              <w:numPr>
                <w:ilvl w:val="0"/>
                <w:numId w:val="8"/>
              </w:numPr>
            </w:pPr>
            <w:r>
              <w:t>.exe</w:t>
            </w:r>
          </w:p>
        </w:tc>
        <w:tc>
          <w:tcPr>
            <w:tcW w:w="2303" w:type="dxa"/>
            <w:vAlign w:val="center"/>
          </w:tcPr>
          <w:p w14:paraId="10C8C4B8" w14:textId="77777777" w:rsidR="000514BE" w:rsidRPr="000514BE" w:rsidRDefault="000514BE" w:rsidP="0018666D">
            <w:pPr>
              <w:rPr>
                <w:noProof/>
                <w:lang w:eastAsia="fr-FR"/>
              </w:rPr>
            </w:pPr>
            <w:r>
              <w:rPr>
                <w:noProof/>
                <w:lang w:eastAsia="fr-FR"/>
              </w:rPr>
              <w:t>CHARMAP.exe</w:t>
            </w:r>
          </w:p>
        </w:tc>
      </w:tr>
      <w:tr w:rsidR="00D97E83" w14:paraId="10C8C4BE" w14:textId="77777777" w:rsidTr="00FC0A4E">
        <w:tc>
          <w:tcPr>
            <w:tcW w:w="2303" w:type="dxa"/>
            <w:vAlign w:val="center"/>
          </w:tcPr>
          <w:p w14:paraId="10C8C4BA" w14:textId="77777777" w:rsidR="00D97E83" w:rsidRPr="00D97E83" w:rsidRDefault="0058255C" w:rsidP="005F7CCC">
            <w:r>
              <w:rPr>
                <w:b/>
              </w:rPr>
              <w:t xml:space="preserve">Gestionnaire des </w:t>
            </w:r>
            <w:r w:rsidR="005F7CCC">
              <w:rPr>
                <w:b/>
              </w:rPr>
              <w:t xml:space="preserve">tâches </w:t>
            </w:r>
            <w:r w:rsidR="005F7CCC">
              <w:rPr>
                <w:b/>
              </w:rPr>
              <w:br/>
            </w:r>
            <w:r w:rsidR="00D97E83" w:rsidRPr="005F7CCC">
              <w:rPr>
                <w:i/>
                <w:sz w:val="20"/>
              </w:rPr>
              <w:t>(</w:t>
            </w:r>
            <w:r w:rsidRPr="005F7CCC">
              <w:rPr>
                <w:i/>
                <w:sz w:val="20"/>
              </w:rPr>
              <w:t>pour g</w:t>
            </w:r>
            <w:r w:rsidR="00D97E83" w:rsidRPr="005F7CCC">
              <w:rPr>
                <w:i/>
                <w:sz w:val="20"/>
              </w:rPr>
              <w:t>érer les applications en cours d’exécution et afficher les performances du système)</w:t>
            </w:r>
          </w:p>
        </w:tc>
        <w:tc>
          <w:tcPr>
            <w:tcW w:w="2303" w:type="dxa"/>
            <w:vAlign w:val="center"/>
          </w:tcPr>
          <w:p w14:paraId="10C8C4BB" w14:textId="77777777" w:rsidR="00D97E83" w:rsidRDefault="0058255C" w:rsidP="00FC0A4E">
            <w:pPr>
              <w:jc w:val="center"/>
              <w:rPr>
                <w:noProof/>
                <w:lang w:eastAsia="fr-FR"/>
              </w:rPr>
            </w:pPr>
            <w:r>
              <w:rPr>
                <w:noProof/>
                <w:lang w:eastAsia="fr-FR"/>
              </w:rPr>
              <w:drawing>
                <wp:inline distT="0" distB="0" distL="0" distR="0" wp14:anchorId="10C8C63A" wp14:editId="10C8C63B">
                  <wp:extent cx="612140" cy="548640"/>
                  <wp:effectExtent l="19050" t="0" r="0" b="0"/>
                  <wp:docPr id="258"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4" cstate="print"/>
                          <a:srcRect/>
                          <a:stretch>
                            <a:fillRect/>
                          </a:stretch>
                        </pic:blipFill>
                        <pic:spPr bwMode="auto">
                          <a:xfrm>
                            <a:off x="0" y="0"/>
                            <a:ext cx="612140" cy="548640"/>
                          </a:xfrm>
                          <a:prstGeom prst="rect">
                            <a:avLst/>
                          </a:prstGeom>
                          <a:noFill/>
                          <a:ln w="9525">
                            <a:noFill/>
                            <a:miter lim="800000"/>
                            <a:headEnd/>
                            <a:tailEnd/>
                          </a:ln>
                        </pic:spPr>
                      </pic:pic>
                    </a:graphicData>
                  </a:graphic>
                </wp:inline>
              </w:drawing>
            </w:r>
          </w:p>
        </w:tc>
        <w:tc>
          <w:tcPr>
            <w:tcW w:w="2303" w:type="dxa"/>
            <w:vAlign w:val="center"/>
          </w:tcPr>
          <w:p w14:paraId="10C8C4BC" w14:textId="77777777" w:rsidR="00D97E83" w:rsidRDefault="00D97E83" w:rsidP="009469FF">
            <w:pPr>
              <w:pStyle w:val="Paragraphedeliste"/>
              <w:numPr>
                <w:ilvl w:val="0"/>
                <w:numId w:val="8"/>
              </w:numPr>
            </w:pPr>
            <w:r>
              <w:t>.exe</w:t>
            </w:r>
          </w:p>
        </w:tc>
        <w:tc>
          <w:tcPr>
            <w:tcW w:w="2303" w:type="dxa"/>
            <w:vAlign w:val="center"/>
          </w:tcPr>
          <w:p w14:paraId="10C8C4BD" w14:textId="77777777" w:rsidR="00D97E83" w:rsidRDefault="0058255C" w:rsidP="0018666D">
            <w:pPr>
              <w:rPr>
                <w:noProof/>
                <w:lang w:eastAsia="fr-FR"/>
              </w:rPr>
            </w:pPr>
            <w:r w:rsidRPr="0058255C">
              <w:rPr>
                <w:noProof/>
                <w:lang w:eastAsia="fr-FR"/>
              </w:rPr>
              <w:t>taskmgr.exe</w:t>
            </w:r>
          </w:p>
        </w:tc>
      </w:tr>
    </w:tbl>
    <w:p w14:paraId="10C8C4BF" w14:textId="77777777" w:rsidR="007407DF" w:rsidRDefault="007407DF" w:rsidP="00AE0BBC"/>
    <w:p w14:paraId="10C8C4C0" w14:textId="77777777" w:rsidR="007407DF" w:rsidRDefault="007407DF">
      <w:r>
        <w:br w:type="page"/>
      </w:r>
    </w:p>
    <w:p w14:paraId="10C8C4C1" w14:textId="03287956" w:rsidR="0018666D" w:rsidRDefault="007D7DEF" w:rsidP="002F3B2B">
      <w:pPr>
        <w:pStyle w:val="Titre4"/>
      </w:pPr>
      <w:r>
        <w:lastRenderedPageBreak/>
        <w:t xml:space="preserve">Reconnaître fichiers </w:t>
      </w:r>
      <w:r w:rsidR="002700A9">
        <w:t>d’</w:t>
      </w:r>
      <w:r w:rsidR="00667483">
        <w:t>applications</w:t>
      </w:r>
      <w:r w:rsidR="00D81F65">
        <w:t xml:space="preserve"> à leur</w:t>
      </w:r>
      <w:r>
        <w:t xml:space="preserve"> icône</w:t>
      </w:r>
    </w:p>
    <w:p w14:paraId="10C8C4C2" w14:textId="77777777" w:rsidR="00D81F65" w:rsidRDefault="00D81F65" w:rsidP="00D81F65">
      <w:r>
        <w:t>Chaque application génère des fichiers types dits propriétaires. Il s’agit bien souvent d’un format de fichier reconnu uniquement par le programme associé ou alors qui ne peut être lu par un certain type d’application.</w:t>
      </w:r>
    </w:p>
    <w:p w14:paraId="10C8C4C3" w14:textId="77777777" w:rsidR="00D81F65" w:rsidRPr="008D0A2A" w:rsidRDefault="008D0A2A" w:rsidP="008D0A2A">
      <w:pPr>
        <w:spacing w:after="0"/>
        <w:rPr>
          <w:u w:val="single"/>
        </w:rPr>
      </w:pPr>
      <w:r w:rsidRPr="008D0A2A">
        <w:rPr>
          <w:u w:val="single"/>
        </w:rPr>
        <w:t>E</w:t>
      </w:r>
      <w:r w:rsidR="00D81F65" w:rsidRPr="008D0A2A">
        <w:rPr>
          <w:u w:val="single"/>
        </w:rPr>
        <w:t>xemples :</w:t>
      </w:r>
    </w:p>
    <w:p w14:paraId="10C8C4C4" w14:textId="77777777" w:rsidR="00D81F65" w:rsidRPr="008D0A2A" w:rsidRDefault="00D81F65" w:rsidP="009469FF">
      <w:pPr>
        <w:pStyle w:val="Paragraphedeliste"/>
        <w:numPr>
          <w:ilvl w:val="0"/>
          <w:numId w:val="8"/>
        </w:numPr>
        <w:rPr>
          <w:i/>
        </w:rPr>
      </w:pPr>
      <w:r w:rsidRPr="008D0A2A">
        <w:rPr>
          <w:i/>
        </w:rPr>
        <w:t xml:space="preserve">L’application tableur </w:t>
      </w:r>
      <w:r w:rsidRPr="008D0A2A">
        <w:rPr>
          <w:b/>
          <w:i/>
        </w:rPr>
        <w:t>Excel</w:t>
      </w:r>
      <w:r w:rsidRPr="008D0A2A">
        <w:rPr>
          <w:i/>
        </w:rPr>
        <w:t xml:space="preserve"> enregistre ses fichiers au format </w:t>
      </w:r>
      <w:r w:rsidR="006637CB" w:rsidRPr="008D0A2A">
        <w:rPr>
          <w:i/>
        </w:rPr>
        <w:t>.</w:t>
      </w:r>
      <w:r w:rsidRPr="008D0A2A">
        <w:rPr>
          <w:b/>
          <w:i/>
        </w:rPr>
        <w:t>xlsx</w:t>
      </w:r>
      <w:r w:rsidRPr="008D0A2A">
        <w:rPr>
          <w:i/>
        </w:rPr>
        <w:t xml:space="preserve">. C’est </w:t>
      </w:r>
      <w:r w:rsidRPr="008D0A2A">
        <w:rPr>
          <w:b/>
          <w:i/>
        </w:rPr>
        <w:t>un</w:t>
      </w:r>
      <w:r w:rsidRPr="008D0A2A">
        <w:rPr>
          <w:i/>
        </w:rPr>
        <w:t xml:space="preserve"> </w:t>
      </w:r>
      <w:r w:rsidRPr="008D0A2A">
        <w:rPr>
          <w:b/>
          <w:i/>
        </w:rPr>
        <w:t>format propriétaire</w:t>
      </w:r>
      <w:r w:rsidRPr="008D0A2A">
        <w:rPr>
          <w:i/>
        </w:rPr>
        <w:t xml:space="preserve"> qui peut être ouvert et édité sans perte qu’avec Excel.</w:t>
      </w:r>
    </w:p>
    <w:p w14:paraId="10C8C4C5" w14:textId="77777777" w:rsidR="00D81F65" w:rsidRPr="008D0A2A" w:rsidRDefault="006637CB" w:rsidP="009469FF">
      <w:pPr>
        <w:pStyle w:val="Paragraphedeliste"/>
        <w:numPr>
          <w:ilvl w:val="0"/>
          <w:numId w:val="8"/>
        </w:numPr>
        <w:rPr>
          <w:i/>
        </w:rPr>
      </w:pPr>
      <w:r w:rsidRPr="008D0A2A">
        <w:rPr>
          <w:i/>
        </w:rPr>
        <w:t xml:space="preserve">A l’inverse les fichiers </w:t>
      </w:r>
      <w:r w:rsidRPr="008D0A2A">
        <w:rPr>
          <w:b/>
          <w:i/>
        </w:rPr>
        <w:t>PDF</w:t>
      </w:r>
      <w:r w:rsidRPr="008D0A2A">
        <w:rPr>
          <w:i/>
        </w:rPr>
        <w:t xml:space="preserve">, sont des documents numériques qui peuvent être lu ou édité par n’importe </w:t>
      </w:r>
      <w:proofErr w:type="gramStart"/>
      <w:r w:rsidRPr="008D0A2A">
        <w:rPr>
          <w:i/>
        </w:rPr>
        <w:t>qu’elle</w:t>
      </w:r>
      <w:proofErr w:type="gramEnd"/>
      <w:r w:rsidRPr="008D0A2A">
        <w:rPr>
          <w:i/>
        </w:rPr>
        <w:t xml:space="preserve"> éditeur PDF.</w:t>
      </w:r>
    </w:p>
    <w:p w14:paraId="10C8C4C6" w14:textId="77777777" w:rsidR="006637CB" w:rsidRPr="008D0A2A" w:rsidRDefault="008D0A2A" w:rsidP="009469FF">
      <w:pPr>
        <w:pStyle w:val="Paragraphedeliste"/>
        <w:numPr>
          <w:ilvl w:val="0"/>
          <w:numId w:val="8"/>
        </w:numPr>
        <w:rPr>
          <w:i/>
        </w:rPr>
      </w:pPr>
      <w:r w:rsidRPr="008D0A2A">
        <w:rPr>
          <w:i/>
        </w:rPr>
        <w:t>Pareillement,</w:t>
      </w:r>
      <w:r w:rsidR="006637CB" w:rsidRPr="008D0A2A">
        <w:rPr>
          <w:i/>
        </w:rPr>
        <w:t xml:space="preserve"> les </w:t>
      </w:r>
      <w:r w:rsidR="006637CB" w:rsidRPr="008D0A2A">
        <w:rPr>
          <w:b/>
          <w:i/>
        </w:rPr>
        <w:t>fichiers</w:t>
      </w:r>
      <w:r w:rsidR="006637CB" w:rsidRPr="008D0A2A">
        <w:rPr>
          <w:i/>
        </w:rPr>
        <w:t xml:space="preserve"> </w:t>
      </w:r>
      <w:r w:rsidR="006637CB" w:rsidRPr="008D0A2A">
        <w:rPr>
          <w:b/>
          <w:i/>
        </w:rPr>
        <w:t>sons</w:t>
      </w:r>
      <w:r w:rsidR="006637CB" w:rsidRPr="008D0A2A">
        <w:rPr>
          <w:i/>
        </w:rPr>
        <w:t xml:space="preserve"> (.mp3, .</w:t>
      </w:r>
      <w:proofErr w:type="spellStart"/>
      <w:r w:rsidR="006637CB" w:rsidRPr="008D0A2A">
        <w:rPr>
          <w:i/>
        </w:rPr>
        <w:t>wav</w:t>
      </w:r>
      <w:proofErr w:type="spellEnd"/>
      <w:r w:rsidR="006637CB" w:rsidRPr="008D0A2A">
        <w:rPr>
          <w:i/>
        </w:rPr>
        <w:t>, .</w:t>
      </w:r>
      <w:proofErr w:type="spellStart"/>
      <w:r w:rsidR="006637CB" w:rsidRPr="008D0A2A">
        <w:rPr>
          <w:i/>
        </w:rPr>
        <w:t>aiff</w:t>
      </w:r>
      <w:proofErr w:type="spellEnd"/>
      <w:r w:rsidRPr="008D0A2A">
        <w:rPr>
          <w:i/>
        </w:rPr>
        <w:t xml:space="preserve">), </w:t>
      </w:r>
      <w:r w:rsidRPr="008D0A2A">
        <w:rPr>
          <w:b/>
          <w:i/>
        </w:rPr>
        <w:t>vidéos</w:t>
      </w:r>
      <w:r w:rsidRPr="008D0A2A">
        <w:rPr>
          <w:i/>
        </w:rPr>
        <w:t xml:space="preserve"> (.</w:t>
      </w:r>
      <w:proofErr w:type="spellStart"/>
      <w:r w:rsidRPr="008D0A2A">
        <w:rPr>
          <w:i/>
        </w:rPr>
        <w:t>avi</w:t>
      </w:r>
      <w:proofErr w:type="spellEnd"/>
      <w:r w:rsidRPr="008D0A2A">
        <w:rPr>
          <w:i/>
        </w:rPr>
        <w:t>, .mp4, .</w:t>
      </w:r>
      <w:proofErr w:type="spellStart"/>
      <w:r w:rsidRPr="008D0A2A">
        <w:rPr>
          <w:i/>
        </w:rPr>
        <w:t>mkv</w:t>
      </w:r>
      <w:proofErr w:type="spellEnd"/>
      <w:r w:rsidRPr="008D0A2A">
        <w:rPr>
          <w:i/>
        </w:rPr>
        <w:t xml:space="preserve">), </w:t>
      </w:r>
      <w:r w:rsidRPr="008D0A2A">
        <w:rPr>
          <w:b/>
          <w:i/>
        </w:rPr>
        <w:t>images</w:t>
      </w:r>
      <w:r w:rsidRPr="008D0A2A">
        <w:rPr>
          <w:i/>
        </w:rPr>
        <w:t xml:space="preserve"> (.jpg, .png, etc.) sont des fichiers types qui peuvent être ouvert par toute application gérant leur format.</w:t>
      </w:r>
    </w:p>
    <w:tbl>
      <w:tblPr>
        <w:tblStyle w:val="Grilledutableau"/>
        <w:tblW w:w="9412" w:type="dxa"/>
        <w:tblLook w:val="04A0" w:firstRow="1" w:lastRow="0" w:firstColumn="1" w:lastColumn="0" w:noHBand="0" w:noVBand="1"/>
      </w:tblPr>
      <w:tblGrid>
        <w:gridCol w:w="1694"/>
        <w:gridCol w:w="1704"/>
        <w:gridCol w:w="1926"/>
        <w:gridCol w:w="2020"/>
        <w:gridCol w:w="2068"/>
      </w:tblGrid>
      <w:tr w:rsidR="001015D3" w14:paraId="10C8C4C8" w14:textId="77777777" w:rsidTr="001E14D6">
        <w:trPr>
          <w:tblHeader/>
        </w:trPr>
        <w:tc>
          <w:tcPr>
            <w:tcW w:w="9412" w:type="dxa"/>
            <w:gridSpan w:val="5"/>
            <w:shd w:val="clear" w:color="auto" w:fill="ACB9CA" w:themeFill="text2" w:themeFillTint="66"/>
          </w:tcPr>
          <w:p w14:paraId="10C8C4C7" w14:textId="77777777" w:rsidR="001015D3" w:rsidRPr="00D81F65" w:rsidRDefault="001015D3" w:rsidP="008D0A2A">
            <w:pPr>
              <w:rPr>
                <w:b/>
                <w:caps/>
                <w:sz w:val="28"/>
              </w:rPr>
            </w:pPr>
            <w:r w:rsidRPr="00D81F65">
              <w:rPr>
                <w:b/>
                <w:caps/>
                <w:sz w:val="28"/>
              </w:rPr>
              <w:t>LES ICÔNES DE FICHIERS</w:t>
            </w:r>
            <w:r w:rsidR="00D81F65" w:rsidRPr="00D81F65">
              <w:rPr>
                <w:b/>
                <w:caps/>
                <w:sz w:val="28"/>
              </w:rPr>
              <w:t xml:space="preserve"> d’Application</w:t>
            </w:r>
            <w:r w:rsidR="00D81F65">
              <w:rPr>
                <w:b/>
                <w:caps/>
                <w:sz w:val="28"/>
              </w:rPr>
              <w:t xml:space="preserve"> </w:t>
            </w:r>
            <w:r w:rsidR="00D81F65" w:rsidRPr="00D81F65">
              <w:rPr>
                <w:i/>
                <w:caps/>
              </w:rPr>
              <w:t>(Liste non exhaustive)</w:t>
            </w:r>
          </w:p>
        </w:tc>
      </w:tr>
      <w:tr w:rsidR="00AA40EF" w14:paraId="10C8C4CE" w14:textId="77777777" w:rsidTr="001015D3">
        <w:trPr>
          <w:tblHeader/>
        </w:trPr>
        <w:tc>
          <w:tcPr>
            <w:tcW w:w="1694" w:type="dxa"/>
            <w:shd w:val="clear" w:color="auto" w:fill="D5DCE4" w:themeFill="text2" w:themeFillTint="33"/>
            <w:vAlign w:val="center"/>
          </w:tcPr>
          <w:p w14:paraId="10C8C4C9" w14:textId="77777777" w:rsidR="00AA40EF" w:rsidRDefault="00AA40EF" w:rsidP="00AA40EF">
            <w:pPr>
              <w:jc w:val="center"/>
            </w:pPr>
            <w:r>
              <w:t>Fichier type</w:t>
            </w:r>
          </w:p>
        </w:tc>
        <w:tc>
          <w:tcPr>
            <w:tcW w:w="1704" w:type="dxa"/>
            <w:shd w:val="clear" w:color="auto" w:fill="D5DCE4" w:themeFill="text2" w:themeFillTint="33"/>
            <w:vAlign w:val="center"/>
          </w:tcPr>
          <w:p w14:paraId="10C8C4CA" w14:textId="77777777" w:rsidR="00AA40EF" w:rsidRDefault="00AA40EF" w:rsidP="00AA40EF">
            <w:pPr>
              <w:jc w:val="center"/>
            </w:pPr>
            <w:r>
              <w:t>Icône de taille moyenne</w:t>
            </w:r>
            <w:r w:rsidR="006D07DD">
              <w:t xml:space="preserve"> ou petite</w:t>
            </w:r>
          </w:p>
        </w:tc>
        <w:tc>
          <w:tcPr>
            <w:tcW w:w="1926" w:type="dxa"/>
            <w:shd w:val="clear" w:color="auto" w:fill="D5DCE4" w:themeFill="text2" w:themeFillTint="33"/>
            <w:vAlign w:val="center"/>
          </w:tcPr>
          <w:p w14:paraId="10C8C4CB" w14:textId="77777777" w:rsidR="00AA40EF" w:rsidRDefault="00AA40EF" w:rsidP="00AA40EF">
            <w:pPr>
              <w:jc w:val="center"/>
            </w:pPr>
            <w:r>
              <w:t>Grande icône</w:t>
            </w:r>
          </w:p>
        </w:tc>
        <w:tc>
          <w:tcPr>
            <w:tcW w:w="2020" w:type="dxa"/>
            <w:shd w:val="clear" w:color="auto" w:fill="D5DCE4" w:themeFill="text2" w:themeFillTint="33"/>
            <w:vAlign w:val="center"/>
          </w:tcPr>
          <w:p w14:paraId="10C8C4CC" w14:textId="77777777" w:rsidR="00AA40EF" w:rsidRDefault="00AA40EF" w:rsidP="00AA40EF">
            <w:pPr>
              <w:jc w:val="center"/>
            </w:pPr>
            <w:r>
              <w:t>Extension(s)</w:t>
            </w:r>
          </w:p>
        </w:tc>
        <w:tc>
          <w:tcPr>
            <w:tcW w:w="2068" w:type="dxa"/>
            <w:shd w:val="clear" w:color="auto" w:fill="D5DCE4" w:themeFill="text2" w:themeFillTint="33"/>
            <w:vAlign w:val="center"/>
          </w:tcPr>
          <w:p w14:paraId="10C8C4CD" w14:textId="77777777" w:rsidR="00AA40EF" w:rsidRDefault="00AA40EF" w:rsidP="00AA40EF">
            <w:pPr>
              <w:jc w:val="center"/>
            </w:pPr>
            <w:r>
              <w:t>Exemple(s) de nom</w:t>
            </w:r>
          </w:p>
        </w:tc>
      </w:tr>
      <w:tr w:rsidR="00AA40EF" w14:paraId="10C8C4D7" w14:textId="77777777" w:rsidTr="001015D3">
        <w:tc>
          <w:tcPr>
            <w:tcW w:w="1694" w:type="dxa"/>
            <w:vAlign w:val="center"/>
          </w:tcPr>
          <w:p w14:paraId="10C8C4CF" w14:textId="77777777" w:rsidR="00AA40EF" w:rsidRDefault="00AA40EF" w:rsidP="0018666D">
            <w:r w:rsidRPr="005D31E2">
              <w:rPr>
                <w:b/>
              </w:rPr>
              <w:t>Word</w:t>
            </w:r>
            <w:r>
              <w:t xml:space="preserve"> </w:t>
            </w:r>
            <w:r w:rsidRPr="005D31E2">
              <w:rPr>
                <w:b/>
              </w:rPr>
              <w:t>2007</w:t>
            </w:r>
          </w:p>
        </w:tc>
        <w:tc>
          <w:tcPr>
            <w:tcW w:w="1704" w:type="dxa"/>
            <w:vAlign w:val="center"/>
          </w:tcPr>
          <w:p w14:paraId="10C8C4D0" w14:textId="77777777" w:rsidR="00AA40EF" w:rsidRDefault="006D07DD" w:rsidP="0018666D">
            <w:r>
              <w:rPr>
                <w:noProof/>
                <w:lang w:eastAsia="fr-FR"/>
              </w:rPr>
              <w:drawing>
                <wp:inline distT="0" distB="0" distL="0" distR="0" wp14:anchorId="10C8C63C" wp14:editId="10C8C63D">
                  <wp:extent cx="492760" cy="485140"/>
                  <wp:effectExtent l="19050" t="0" r="2540" b="0"/>
                  <wp:docPr id="26"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5" cstate="print"/>
                          <a:srcRect/>
                          <a:stretch>
                            <a:fillRect/>
                          </a:stretch>
                        </pic:blipFill>
                        <pic:spPr bwMode="auto">
                          <a:xfrm>
                            <a:off x="0" y="0"/>
                            <a:ext cx="492760" cy="485140"/>
                          </a:xfrm>
                          <a:prstGeom prst="rect">
                            <a:avLst/>
                          </a:prstGeom>
                          <a:noFill/>
                          <a:ln w="9525">
                            <a:noFill/>
                            <a:miter lim="800000"/>
                            <a:headEnd/>
                            <a:tailEnd/>
                          </a:ln>
                        </pic:spPr>
                      </pic:pic>
                    </a:graphicData>
                  </a:graphic>
                </wp:inline>
              </w:drawing>
            </w:r>
          </w:p>
        </w:tc>
        <w:tc>
          <w:tcPr>
            <w:tcW w:w="1926" w:type="dxa"/>
            <w:vAlign w:val="center"/>
          </w:tcPr>
          <w:p w14:paraId="10C8C4D1" w14:textId="77777777" w:rsidR="00AA40EF" w:rsidRDefault="006D07DD" w:rsidP="006D07DD">
            <w:r>
              <w:rPr>
                <w:noProof/>
                <w:lang w:eastAsia="fr-FR"/>
              </w:rPr>
              <w:drawing>
                <wp:inline distT="0" distB="0" distL="0" distR="0" wp14:anchorId="10C8C63E" wp14:editId="10C8C63F">
                  <wp:extent cx="810895" cy="906145"/>
                  <wp:effectExtent l="19050" t="0" r="8255" b="0"/>
                  <wp:docPr id="27"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6" cstate="print"/>
                          <a:srcRect/>
                          <a:stretch>
                            <a:fillRect/>
                          </a:stretch>
                        </pic:blipFill>
                        <pic:spPr bwMode="auto">
                          <a:xfrm>
                            <a:off x="0" y="0"/>
                            <a:ext cx="810895" cy="906145"/>
                          </a:xfrm>
                          <a:prstGeom prst="rect">
                            <a:avLst/>
                          </a:prstGeom>
                          <a:noFill/>
                          <a:ln w="9525">
                            <a:noFill/>
                            <a:miter lim="800000"/>
                            <a:headEnd/>
                            <a:tailEnd/>
                          </a:ln>
                        </pic:spPr>
                      </pic:pic>
                    </a:graphicData>
                  </a:graphic>
                </wp:inline>
              </w:drawing>
            </w:r>
          </w:p>
        </w:tc>
        <w:tc>
          <w:tcPr>
            <w:tcW w:w="2020" w:type="dxa"/>
            <w:vAlign w:val="center"/>
          </w:tcPr>
          <w:p w14:paraId="10C8C4D2" w14:textId="77777777" w:rsidR="00AA40EF" w:rsidRDefault="00AA40EF" w:rsidP="009469FF">
            <w:pPr>
              <w:pStyle w:val="Paragraphedeliste"/>
              <w:numPr>
                <w:ilvl w:val="0"/>
                <w:numId w:val="8"/>
              </w:numPr>
            </w:pPr>
            <w:r>
              <w:t>.docx</w:t>
            </w:r>
          </w:p>
          <w:p w14:paraId="10C8C4D3" w14:textId="77777777" w:rsidR="00AA40EF" w:rsidRDefault="00AA40EF" w:rsidP="009469FF">
            <w:pPr>
              <w:pStyle w:val="Paragraphedeliste"/>
              <w:numPr>
                <w:ilvl w:val="0"/>
                <w:numId w:val="8"/>
              </w:numPr>
            </w:pPr>
            <w:r>
              <w:t>.doc</w:t>
            </w:r>
          </w:p>
          <w:p w14:paraId="10C8C4D4" w14:textId="77777777" w:rsidR="00AA40EF" w:rsidRDefault="00AA40EF" w:rsidP="009469FF">
            <w:pPr>
              <w:pStyle w:val="Paragraphedeliste"/>
              <w:numPr>
                <w:ilvl w:val="0"/>
                <w:numId w:val="8"/>
              </w:numPr>
            </w:pPr>
            <w:r>
              <w:t>.</w:t>
            </w:r>
            <w:proofErr w:type="spellStart"/>
            <w:r>
              <w:t>dotx</w:t>
            </w:r>
            <w:proofErr w:type="spellEnd"/>
          </w:p>
        </w:tc>
        <w:tc>
          <w:tcPr>
            <w:tcW w:w="2068" w:type="dxa"/>
            <w:vAlign w:val="center"/>
          </w:tcPr>
          <w:p w14:paraId="10C8C4D5" w14:textId="77777777" w:rsidR="00AA40EF" w:rsidRDefault="00AA40EF" w:rsidP="0018666D">
            <w:r>
              <w:t>Rapports.docx</w:t>
            </w:r>
          </w:p>
          <w:p w14:paraId="10C8C4D6" w14:textId="77777777" w:rsidR="00AA40EF" w:rsidRDefault="00AA40EF" w:rsidP="0018666D">
            <w:r>
              <w:t>modelLettre.dotx</w:t>
            </w:r>
          </w:p>
        </w:tc>
      </w:tr>
      <w:tr w:rsidR="00AA40EF" w14:paraId="10C8C4E0" w14:textId="77777777" w:rsidTr="001015D3">
        <w:tc>
          <w:tcPr>
            <w:tcW w:w="1694" w:type="dxa"/>
            <w:vAlign w:val="center"/>
          </w:tcPr>
          <w:p w14:paraId="10C8C4D8" w14:textId="77777777" w:rsidR="00AA40EF" w:rsidRDefault="00AA40EF" w:rsidP="0018666D">
            <w:r w:rsidRPr="005D31E2">
              <w:rPr>
                <w:b/>
              </w:rPr>
              <w:t>Excel</w:t>
            </w:r>
            <w:r>
              <w:t xml:space="preserve"> </w:t>
            </w:r>
            <w:r w:rsidRPr="005D31E2">
              <w:rPr>
                <w:b/>
              </w:rPr>
              <w:t>2007</w:t>
            </w:r>
          </w:p>
        </w:tc>
        <w:tc>
          <w:tcPr>
            <w:tcW w:w="1704" w:type="dxa"/>
            <w:vAlign w:val="center"/>
          </w:tcPr>
          <w:p w14:paraId="10C8C4D9" w14:textId="77777777" w:rsidR="00AA40EF" w:rsidRDefault="00AA40EF" w:rsidP="0018666D">
            <w:r>
              <w:rPr>
                <w:noProof/>
                <w:lang w:eastAsia="fr-FR"/>
              </w:rPr>
              <w:drawing>
                <wp:inline distT="0" distB="0" distL="0" distR="0" wp14:anchorId="10C8C640" wp14:editId="10C8C641">
                  <wp:extent cx="501015" cy="501015"/>
                  <wp:effectExtent l="19050" t="0" r="0" b="0"/>
                  <wp:docPr id="1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cstate="print"/>
                          <a:srcRect/>
                          <a:stretch>
                            <a:fillRect/>
                          </a:stretch>
                        </pic:blipFill>
                        <pic:spPr bwMode="auto">
                          <a:xfrm>
                            <a:off x="0" y="0"/>
                            <a:ext cx="501015" cy="501015"/>
                          </a:xfrm>
                          <a:prstGeom prst="rect">
                            <a:avLst/>
                          </a:prstGeom>
                          <a:noFill/>
                          <a:ln w="9525">
                            <a:noFill/>
                            <a:miter lim="800000"/>
                            <a:headEnd/>
                            <a:tailEnd/>
                          </a:ln>
                        </pic:spPr>
                      </pic:pic>
                    </a:graphicData>
                  </a:graphic>
                </wp:inline>
              </w:drawing>
            </w:r>
          </w:p>
        </w:tc>
        <w:tc>
          <w:tcPr>
            <w:tcW w:w="1926" w:type="dxa"/>
            <w:vAlign w:val="center"/>
          </w:tcPr>
          <w:p w14:paraId="10C8C4DA" w14:textId="77777777" w:rsidR="00AA40EF" w:rsidRDefault="00AA40EF" w:rsidP="006D07DD">
            <w:pPr>
              <w:jc w:val="center"/>
            </w:pPr>
            <w:r>
              <w:rPr>
                <w:noProof/>
                <w:lang w:eastAsia="fr-FR"/>
              </w:rPr>
              <w:drawing>
                <wp:inline distT="0" distB="0" distL="0" distR="0" wp14:anchorId="10C8C642" wp14:editId="10C8C643">
                  <wp:extent cx="704518" cy="794741"/>
                  <wp:effectExtent l="19050" t="0" r="332" b="0"/>
                  <wp:docPr id="1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8" cstate="print"/>
                          <a:srcRect/>
                          <a:stretch>
                            <a:fillRect/>
                          </a:stretch>
                        </pic:blipFill>
                        <pic:spPr bwMode="auto">
                          <a:xfrm>
                            <a:off x="0" y="0"/>
                            <a:ext cx="711603" cy="802734"/>
                          </a:xfrm>
                          <a:prstGeom prst="rect">
                            <a:avLst/>
                          </a:prstGeom>
                          <a:noFill/>
                          <a:ln w="9525">
                            <a:noFill/>
                            <a:miter lim="800000"/>
                            <a:headEnd/>
                            <a:tailEnd/>
                          </a:ln>
                        </pic:spPr>
                      </pic:pic>
                    </a:graphicData>
                  </a:graphic>
                </wp:inline>
              </w:drawing>
            </w:r>
          </w:p>
        </w:tc>
        <w:tc>
          <w:tcPr>
            <w:tcW w:w="2020" w:type="dxa"/>
            <w:vAlign w:val="center"/>
          </w:tcPr>
          <w:p w14:paraId="10C8C4DB" w14:textId="77777777" w:rsidR="00AA40EF" w:rsidRDefault="00AA40EF" w:rsidP="009469FF">
            <w:pPr>
              <w:pStyle w:val="Paragraphedeliste"/>
              <w:numPr>
                <w:ilvl w:val="0"/>
                <w:numId w:val="8"/>
              </w:numPr>
            </w:pPr>
            <w:r>
              <w:t>.xlsx</w:t>
            </w:r>
          </w:p>
          <w:p w14:paraId="10C8C4DC" w14:textId="77777777" w:rsidR="00AA40EF" w:rsidRDefault="00AA40EF" w:rsidP="009469FF">
            <w:pPr>
              <w:pStyle w:val="Paragraphedeliste"/>
              <w:numPr>
                <w:ilvl w:val="0"/>
                <w:numId w:val="8"/>
              </w:numPr>
            </w:pPr>
            <w:r>
              <w:t>.</w:t>
            </w:r>
            <w:proofErr w:type="spellStart"/>
            <w:r>
              <w:t>xls</w:t>
            </w:r>
            <w:proofErr w:type="spellEnd"/>
          </w:p>
          <w:p w14:paraId="10C8C4DD" w14:textId="77777777" w:rsidR="00AA40EF" w:rsidRDefault="00AA40EF" w:rsidP="009469FF">
            <w:pPr>
              <w:pStyle w:val="Paragraphedeliste"/>
              <w:numPr>
                <w:ilvl w:val="0"/>
                <w:numId w:val="8"/>
              </w:numPr>
            </w:pPr>
            <w:r>
              <w:t>.</w:t>
            </w:r>
            <w:proofErr w:type="spellStart"/>
            <w:r>
              <w:t>xltx</w:t>
            </w:r>
            <w:proofErr w:type="spellEnd"/>
          </w:p>
        </w:tc>
        <w:tc>
          <w:tcPr>
            <w:tcW w:w="2068" w:type="dxa"/>
            <w:vAlign w:val="center"/>
          </w:tcPr>
          <w:p w14:paraId="10C8C4DE" w14:textId="77777777" w:rsidR="00AA40EF" w:rsidRDefault="00AA40EF" w:rsidP="0018666D">
            <w:r>
              <w:t>Suivi du CA.xlsx</w:t>
            </w:r>
          </w:p>
          <w:p w14:paraId="10C8C4DF" w14:textId="77777777" w:rsidR="00AA40EF" w:rsidRDefault="00AA40EF" w:rsidP="0018666D">
            <w:r>
              <w:t>modelClasseur.xltx</w:t>
            </w:r>
          </w:p>
        </w:tc>
      </w:tr>
      <w:tr w:rsidR="00AA40EF" w14:paraId="10C8C4E6" w14:textId="77777777" w:rsidTr="001015D3">
        <w:tc>
          <w:tcPr>
            <w:tcW w:w="1694" w:type="dxa"/>
            <w:vAlign w:val="center"/>
          </w:tcPr>
          <w:p w14:paraId="10C8C4E1" w14:textId="77777777" w:rsidR="00AA40EF" w:rsidRDefault="00AA40EF" w:rsidP="0018666D">
            <w:r w:rsidRPr="005D31E2">
              <w:rPr>
                <w:b/>
              </w:rPr>
              <w:t>Access</w:t>
            </w:r>
            <w:r>
              <w:t xml:space="preserve"> </w:t>
            </w:r>
            <w:r w:rsidRPr="005D31E2">
              <w:rPr>
                <w:b/>
              </w:rPr>
              <w:t>2007</w:t>
            </w:r>
          </w:p>
        </w:tc>
        <w:tc>
          <w:tcPr>
            <w:tcW w:w="1704" w:type="dxa"/>
            <w:vAlign w:val="center"/>
          </w:tcPr>
          <w:p w14:paraId="10C8C4E2" w14:textId="77777777" w:rsidR="00AA40EF" w:rsidRDefault="006D07DD" w:rsidP="0018666D">
            <w:r>
              <w:rPr>
                <w:noProof/>
                <w:lang w:eastAsia="fr-FR"/>
              </w:rPr>
              <w:drawing>
                <wp:inline distT="0" distB="0" distL="0" distR="0" wp14:anchorId="10C8C644" wp14:editId="10C8C645">
                  <wp:extent cx="485140" cy="501015"/>
                  <wp:effectExtent l="19050" t="0" r="0" b="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9" cstate="print"/>
                          <a:srcRect/>
                          <a:stretch>
                            <a:fillRect/>
                          </a:stretch>
                        </pic:blipFill>
                        <pic:spPr bwMode="auto">
                          <a:xfrm>
                            <a:off x="0" y="0"/>
                            <a:ext cx="485140" cy="501015"/>
                          </a:xfrm>
                          <a:prstGeom prst="rect">
                            <a:avLst/>
                          </a:prstGeom>
                          <a:noFill/>
                          <a:ln w="9525">
                            <a:noFill/>
                            <a:miter lim="800000"/>
                            <a:headEnd/>
                            <a:tailEnd/>
                          </a:ln>
                        </pic:spPr>
                      </pic:pic>
                    </a:graphicData>
                  </a:graphic>
                </wp:inline>
              </w:drawing>
            </w:r>
          </w:p>
        </w:tc>
        <w:tc>
          <w:tcPr>
            <w:tcW w:w="1926" w:type="dxa"/>
          </w:tcPr>
          <w:p w14:paraId="10C8C4E3" w14:textId="77777777" w:rsidR="00AA40EF" w:rsidRDefault="006D07DD" w:rsidP="0018666D">
            <w:r>
              <w:rPr>
                <w:noProof/>
                <w:lang w:eastAsia="fr-FR"/>
              </w:rPr>
              <w:drawing>
                <wp:inline distT="0" distB="0" distL="0" distR="0" wp14:anchorId="10C8C646" wp14:editId="10C8C647">
                  <wp:extent cx="771525" cy="898525"/>
                  <wp:effectExtent l="19050" t="0" r="9525" b="0"/>
                  <wp:docPr id="226"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0" cstate="print"/>
                          <a:srcRect/>
                          <a:stretch>
                            <a:fillRect/>
                          </a:stretch>
                        </pic:blipFill>
                        <pic:spPr bwMode="auto">
                          <a:xfrm>
                            <a:off x="0" y="0"/>
                            <a:ext cx="771525" cy="898525"/>
                          </a:xfrm>
                          <a:prstGeom prst="rect">
                            <a:avLst/>
                          </a:prstGeom>
                          <a:noFill/>
                          <a:ln w="9525">
                            <a:noFill/>
                            <a:miter lim="800000"/>
                            <a:headEnd/>
                            <a:tailEnd/>
                          </a:ln>
                        </pic:spPr>
                      </pic:pic>
                    </a:graphicData>
                  </a:graphic>
                </wp:inline>
              </w:drawing>
            </w:r>
          </w:p>
        </w:tc>
        <w:tc>
          <w:tcPr>
            <w:tcW w:w="2020" w:type="dxa"/>
            <w:vAlign w:val="center"/>
          </w:tcPr>
          <w:p w14:paraId="10C8C4E4" w14:textId="77777777" w:rsidR="00AA40EF" w:rsidRDefault="006D07DD" w:rsidP="009469FF">
            <w:pPr>
              <w:pStyle w:val="Paragraphedeliste"/>
              <w:numPr>
                <w:ilvl w:val="0"/>
                <w:numId w:val="11"/>
              </w:numPr>
            </w:pPr>
            <w:r>
              <w:t>.</w:t>
            </w:r>
            <w:proofErr w:type="spellStart"/>
            <w:r>
              <w:t>accdb</w:t>
            </w:r>
            <w:proofErr w:type="spellEnd"/>
          </w:p>
        </w:tc>
        <w:tc>
          <w:tcPr>
            <w:tcW w:w="2068" w:type="dxa"/>
            <w:vAlign w:val="center"/>
          </w:tcPr>
          <w:p w14:paraId="10C8C4E5" w14:textId="77777777" w:rsidR="00AA40EF" w:rsidRDefault="006D07DD" w:rsidP="0018666D">
            <w:r>
              <w:t>Clients.accdb</w:t>
            </w:r>
          </w:p>
        </w:tc>
      </w:tr>
      <w:tr w:rsidR="00AA40EF" w14:paraId="10C8C4ED" w14:textId="77777777" w:rsidTr="001015D3">
        <w:tc>
          <w:tcPr>
            <w:tcW w:w="1694" w:type="dxa"/>
            <w:vAlign w:val="center"/>
          </w:tcPr>
          <w:p w14:paraId="10C8C4E7" w14:textId="77777777" w:rsidR="00AA40EF" w:rsidRPr="005D31E2" w:rsidRDefault="00AA40EF" w:rsidP="0018666D">
            <w:pPr>
              <w:rPr>
                <w:b/>
              </w:rPr>
            </w:pPr>
            <w:r w:rsidRPr="005D31E2">
              <w:rPr>
                <w:b/>
              </w:rPr>
              <w:t>PowerPoint 2007</w:t>
            </w:r>
          </w:p>
        </w:tc>
        <w:tc>
          <w:tcPr>
            <w:tcW w:w="1704" w:type="dxa"/>
            <w:vAlign w:val="center"/>
          </w:tcPr>
          <w:p w14:paraId="10C8C4E8" w14:textId="77777777" w:rsidR="00AA40EF" w:rsidRDefault="006D07DD" w:rsidP="0018666D">
            <w:r>
              <w:rPr>
                <w:noProof/>
                <w:lang w:eastAsia="fr-FR"/>
              </w:rPr>
              <w:drawing>
                <wp:inline distT="0" distB="0" distL="0" distR="0" wp14:anchorId="10C8C648" wp14:editId="10C8C649">
                  <wp:extent cx="687019" cy="421419"/>
                  <wp:effectExtent l="19050" t="0" r="0" b="0"/>
                  <wp:docPr id="25"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1" cstate="print"/>
                          <a:srcRect/>
                          <a:stretch>
                            <a:fillRect/>
                          </a:stretch>
                        </pic:blipFill>
                        <pic:spPr bwMode="auto">
                          <a:xfrm>
                            <a:off x="0" y="0"/>
                            <a:ext cx="687271" cy="421574"/>
                          </a:xfrm>
                          <a:prstGeom prst="rect">
                            <a:avLst/>
                          </a:prstGeom>
                          <a:noFill/>
                          <a:ln w="9525">
                            <a:noFill/>
                            <a:miter lim="800000"/>
                            <a:headEnd/>
                            <a:tailEnd/>
                          </a:ln>
                        </pic:spPr>
                      </pic:pic>
                    </a:graphicData>
                  </a:graphic>
                </wp:inline>
              </w:drawing>
            </w:r>
          </w:p>
        </w:tc>
        <w:tc>
          <w:tcPr>
            <w:tcW w:w="1926" w:type="dxa"/>
          </w:tcPr>
          <w:p w14:paraId="10C8C4E9" w14:textId="77777777" w:rsidR="00AA40EF" w:rsidRDefault="006D07DD" w:rsidP="0018666D">
            <w:r>
              <w:rPr>
                <w:noProof/>
                <w:lang w:eastAsia="fr-FR"/>
              </w:rPr>
              <w:drawing>
                <wp:inline distT="0" distB="0" distL="0" distR="0" wp14:anchorId="10C8C64A" wp14:editId="10C8C64B">
                  <wp:extent cx="1040075" cy="685174"/>
                  <wp:effectExtent l="19050" t="0" r="7675" b="0"/>
                  <wp:docPr id="24"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2" cstate="print"/>
                          <a:srcRect b="21662"/>
                          <a:stretch>
                            <a:fillRect/>
                          </a:stretch>
                        </pic:blipFill>
                        <pic:spPr bwMode="auto">
                          <a:xfrm>
                            <a:off x="0" y="0"/>
                            <a:ext cx="1040075" cy="685174"/>
                          </a:xfrm>
                          <a:prstGeom prst="rect">
                            <a:avLst/>
                          </a:prstGeom>
                          <a:noFill/>
                          <a:ln w="9525">
                            <a:noFill/>
                            <a:miter lim="800000"/>
                            <a:headEnd/>
                            <a:tailEnd/>
                          </a:ln>
                        </pic:spPr>
                      </pic:pic>
                    </a:graphicData>
                  </a:graphic>
                </wp:inline>
              </w:drawing>
            </w:r>
          </w:p>
        </w:tc>
        <w:tc>
          <w:tcPr>
            <w:tcW w:w="2020" w:type="dxa"/>
            <w:vAlign w:val="center"/>
          </w:tcPr>
          <w:p w14:paraId="10C8C4EA" w14:textId="77777777" w:rsidR="00AA40EF" w:rsidRDefault="006D07DD" w:rsidP="009469FF">
            <w:pPr>
              <w:pStyle w:val="Paragraphedeliste"/>
              <w:numPr>
                <w:ilvl w:val="0"/>
                <w:numId w:val="10"/>
              </w:numPr>
            </w:pPr>
            <w:r>
              <w:t>.pptx</w:t>
            </w:r>
          </w:p>
          <w:p w14:paraId="10C8C4EB" w14:textId="77777777" w:rsidR="006D07DD" w:rsidRDefault="006D07DD" w:rsidP="009469FF">
            <w:pPr>
              <w:pStyle w:val="Paragraphedeliste"/>
              <w:numPr>
                <w:ilvl w:val="0"/>
                <w:numId w:val="10"/>
              </w:numPr>
            </w:pPr>
            <w:r>
              <w:t>.</w:t>
            </w:r>
            <w:proofErr w:type="spellStart"/>
            <w:r>
              <w:t>potx</w:t>
            </w:r>
            <w:proofErr w:type="spellEnd"/>
          </w:p>
        </w:tc>
        <w:tc>
          <w:tcPr>
            <w:tcW w:w="2068" w:type="dxa"/>
            <w:vAlign w:val="center"/>
          </w:tcPr>
          <w:p w14:paraId="10C8C4EC" w14:textId="77777777" w:rsidR="00AA40EF" w:rsidRDefault="00310835" w:rsidP="0018666D">
            <w:r>
              <w:t>SéjourChine.pptx</w:t>
            </w:r>
          </w:p>
        </w:tc>
      </w:tr>
      <w:tr w:rsidR="00AA40EF" w14:paraId="10C8C4F3" w14:textId="77777777" w:rsidTr="001015D3">
        <w:tc>
          <w:tcPr>
            <w:tcW w:w="1694" w:type="dxa"/>
            <w:vAlign w:val="center"/>
          </w:tcPr>
          <w:p w14:paraId="10C8C4EE" w14:textId="77777777" w:rsidR="00AA40EF" w:rsidRPr="005D31E2" w:rsidRDefault="00AA40EF" w:rsidP="0018666D">
            <w:pPr>
              <w:rPr>
                <w:b/>
              </w:rPr>
            </w:pPr>
            <w:r w:rsidRPr="005D31E2">
              <w:rPr>
                <w:b/>
              </w:rPr>
              <w:t>Texte simple</w:t>
            </w:r>
          </w:p>
        </w:tc>
        <w:tc>
          <w:tcPr>
            <w:tcW w:w="1704" w:type="dxa"/>
            <w:vAlign w:val="center"/>
          </w:tcPr>
          <w:p w14:paraId="10C8C4EF" w14:textId="77777777" w:rsidR="00AA40EF" w:rsidRDefault="00310835" w:rsidP="00A0500F">
            <w:pPr>
              <w:jc w:val="center"/>
            </w:pPr>
            <w:r>
              <w:rPr>
                <w:noProof/>
                <w:lang w:eastAsia="fr-FR"/>
              </w:rPr>
              <w:drawing>
                <wp:inline distT="0" distB="0" distL="0" distR="0" wp14:anchorId="10C8C64C" wp14:editId="10C8C64D">
                  <wp:extent cx="413385" cy="485140"/>
                  <wp:effectExtent l="19050" t="0" r="5715" b="0"/>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3" cstate="print"/>
                          <a:srcRect/>
                          <a:stretch>
                            <a:fillRect/>
                          </a:stretch>
                        </pic:blipFill>
                        <pic:spPr bwMode="auto">
                          <a:xfrm>
                            <a:off x="0" y="0"/>
                            <a:ext cx="413385" cy="485140"/>
                          </a:xfrm>
                          <a:prstGeom prst="rect">
                            <a:avLst/>
                          </a:prstGeom>
                          <a:noFill/>
                          <a:ln w="9525">
                            <a:noFill/>
                            <a:miter lim="800000"/>
                            <a:headEnd/>
                            <a:tailEnd/>
                          </a:ln>
                        </pic:spPr>
                      </pic:pic>
                    </a:graphicData>
                  </a:graphic>
                </wp:inline>
              </w:drawing>
            </w:r>
          </w:p>
        </w:tc>
        <w:tc>
          <w:tcPr>
            <w:tcW w:w="1926" w:type="dxa"/>
          </w:tcPr>
          <w:p w14:paraId="10C8C4F0" w14:textId="77777777" w:rsidR="00AA40EF" w:rsidRDefault="00310835" w:rsidP="0018666D">
            <w:r>
              <w:rPr>
                <w:noProof/>
                <w:lang w:eastAsia="fr-FR"/>
              </w:rPr>
              <w:drawing>
                <wp:inline distT="0" distB="0" distL="0" distR="0" wp14:anchorId="10C8C64E" wp14:editId="10C8C64F">
                  <wp:extent cx="771525" cy="906145"/>
                  <wp:effectExtent l="19050" t="0" r="9525" b="0"/>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4" cstate="print"/>
                          <a:srcRect/>
                          <a:stretch>
                            <a:fillRect/>
                          </a:stretch>
                        </pic:blipFill>
                        <pic:spPr bwMode="auto">
                          <a:xfrm>
                            <a:off x="0" y="0"/>
                            <a:ext cx="771525" cy="906145"/>
                          </a:xfrm>
                          <a:prstGeom prst="rect">
                            <a:avLst/>
                          </a:prstGeom>
                          <a:noFill/>
                          <a:ln w="9525">
                            <a:noFill/>
                            <a:miter lim="800000"/>
                            <a:headEnd/>
                            <a:tailEnd/>
                          </a:ln>
                        </pic:spPr>
                      </pic:pic>
                    </a:graphicData>
                  </a:graphic>
                </wp:inline>
              </w:drawing>
            </w:r>
          </w:p>
        </w:tc>
        <w:tc>
          <w:tcPr>
            <w:tcW w:w="2020" w:type="dxa"/>
            <w:vAlign w:val="center"/>
          </w:tcPr>
          <w:p w14:paraId="10C8C4F1" w14:textId="77777777" w:rsidR="00AA40EF" w:rsidRDefault="00310835" w:rsidP="009469FF">
            <w:pPr>
              <w:pStyle w:val="Paragraphedeliste"/>
              <w:numPr>
                <w:ilvl w:val="0"/>
                <w:numId w:val="12"/>
              </w:numPr>
            </w:pPr>
            <w:r>
              <w:t>.txt</w:t>
            </w:r>
          </w:p>
        </w:tc>
        <w:tc>
          <w:tcPr>
            <w:tcW w:w="2068" w:type="dxa"/>
            <w:vAlign w:val="center"/>
          </w:tcPr>
          <w:p w14:paraId="10C8C4F2" w14:textId="77777777" w:rsidR="00AA40EF" w:rsidRDefault="00310835" w:rsidP="0018666D">
            <w:r>
              <w:t>Hello world</w:t>
            </w:r>
            <w:r w:rsidR="006D07DD">
              <w:t>.txt</w:t>
            </w:r>
          </w:p>
        </w:tc>
      </w:tr>
      <w:tr w:rsidR="00AA40EF" w14:paraId="10C8C4F9" w14:textId="77777777" w:rsidTr="001015D3">
        <w:tc>
          <w:tcPr>
            <w:tcW w:w="1694" w:type="dxa"/>
            <w:vAlign w:val="center"/>
          </w:tcPr>
          <w:p w14:paraId="10C8C4F4" w14:textId="77777777" w:rsidR="00AA40EF" w:rsidRDefault="00AA40EF" w:rsidP="0018666D">
            <w:r w:rsidRPr="005D31E2">
              <w:rPr>
                <w:b/>
              </w:rPr>
              <w:t>Acrobat</w:t>
            </w:r>
            <w:r>
              <w:t xml:space="preserve"> </w:t>
            </w:r>
            <w:r w:rsidRPr="005D31E2">
              <w:rPr>
                <w:b/>
              </w:rPr>
              <w:t>Reader</w:t>
            </w:r>
          </w:p>
        </w:tc>
        <w:tc>
          <w:tcPr>
            <w:tcW w:w="1704" w:type="dxa"/>
            <w:vAlign w:val="center"/>
          </w:tcPr>
          <w:p w14:paraId="10C8C4F5" w14:textId="77777777" w:rsidR="00AA40EF" w:rsidRDefault="00A0500F" w:rsidP="0018666D">
            <w:r w:rsidRPr="00A0500F">
              <w:rPr>
                <w:noProof/>
                <w:lang w:eastAsia="fr-FR"/>
              </w:rPr>
              <w:drawing>
                <wp:inline distT="0" distB="0" distL="0" distR="0" wp14:anchorId="10C8C650" wp14:editId="10C8C651">
                  <wp:extent cx="607689" cy="564543"/>
                  <wp:effectExtent l="19050" t="0" r="1911" b="0"/>
                  <wp:docPr id="228" name="Image 49" descr="http://www.web-doud.fr/wp-content/uploads/icone-pd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www.web-doud.fr/wp-content/uploads/icone-pdf.png"/>
                          <pic:cNvPicPr>
                            <a:picLocks noChangeAspect="1" noChangeArrowheads="1"/>
                          </pic:cNvPicPr>
                        </pic:nvPicPr>
                        <pic:blipFill>
                          <a:blip r:embed="rId95" cstate="print"/>
                          <a:srcRect b="5373"/>
                          <a:stretch>
                            <a:fillRect/>
                          </a:stretch>
                        </pic:blipFill>
                        <pic:spPr bwMode="auto">
                          <a:xfrm>
                            <a:off x="0" y="0"/>
                            <a:ext cx="608214" cy="565030"/>
                          </a:xfrm>
                          <a:prstGeom prst="rect">
                            <a:avLst/>
                          </a:prstGeom>
                          <a:noFill/>
                          <a:ln w="9525">
                            <a:noFill/>
                            <a:miter lim="800000"/>
                            <a:headEnd/>
                            <a:tailEnd/>
                          </a:ln>
                        </pic:spPr>
                      </pic:pic>
                    </a:graphicData>
                  </a:graphic>
                </wp:inline>
              </w:drawing>
            </w:r>
          </w:p>
        </w:tc>
        <w:tc>
          <w:tcPr>
            <w:tcW w:w="1926" w:type="dxa"/>
          </w:tcPr>
          <w:p w14:paraId="10C8C4F6" w14:textId="77777777" w:rsidR="00AA40EF" w:rsidRDefault="00310835" w:rsidP="0018666D">
            <w:r>
              <w:rPr>
                <w:rFonts w:ascii="Arial" w:hAnsi="Arial" w:cs="Arial"/>
                <w:noProof/>
                <w:sz w:val="16"/>
                <w:szCs w:val="16"/>
                <w:lang w:eastAsia="fr-FR"/>
              </w:rPr>
              <w:drawing>
                <wp:inline distT="0" distB="0" distL="0" distR="0" wp14:anchorId="10C8C652" wp14:editId="10C8C653">
                  <wp:extent cx="890905" cy="827650"/>
                  <wp:effectExtent l="19050" t="0" r="4445" b="0"/>
                  <wp:docPr id="49" name="Image 49" descr="http://www.web-doud.fr/wp-content/uploads/icone-pd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www.web-doud.fr/wp-content/uploads/icone-pdf.png"/>
                          <pic:cNvPicPr>
                            <a:picLocks noChangeAspect="1" noChangeArrowheads="1"/>
                          </pic:cNvPicPr>
                        </pic:nvPicPr>
                        <pic:blipFill>
                          <a:blip r:embed="rId95" cstate="print"/>
                          <a:srcRect b="5373"/>
                          <a:stretch>
                            <a:fillRect/>
                          </a:stretch>
                        </pic:blipFill>
                        <pic:spPr bwMode="auto">
                          <a:xfrm>
                            <a:off x="0" y="0"/>
                            <a:ext cx="890905" cy="827650"/>
                          </a:xfrm>
                          <a:prstGeom prst="rect">
                            <a:avLst/>
                          </a:prstGeom>
                          <a:noFill/>
                          <a:ln w="9525">
                            <a:noFill/>
                            <a:miter lim="800000"/>
                            <a:headEnd/>
                            <a:tailEnd/>
                          </a:ln>
                        </pic:spPr>
                      </pic:pic>
                    </a:graphicData>
                  </a:graphic>
                </wp:inline>
              </w:drawing>
            </w:r>
          </w:p>
        </w:tc>
        <w:tc>
          <w:tcPr>
            <w:tcW w:w="2020" w:type="dxa"/>
            <w:vAlign w:val="center"/>
          </w:tcPr>
          <w:p w14:paraId="10C8C4F7" w14:textId="77777777" w:rsidR="00AA40EF" w:rsidRDefault="006B2E71" w:rsidP="009469FF">
            <w:pPr>
              <w:pStyle w:val="Paragraphedeliste"/>
              <w:numPr>
                <w:ilvl w:val="0"/>
                <w:numId w:val="12"/>
              </w:numPr>
            </w:pPr>
            <w:r>
              <w:t>.</w:t>
            </w:r>
            <w:proofErr w:type="spellStart"/>
            <w:r>
              <w:t>pdf</w:t>
            </w:r>
            <w:proofErr w:type="spellEnd"/>
          </w:p>
        </w:tc>
        <w:tc>
          <w:tcPr>
            <w:tcW w:w="2068" w:type="dxa"/>
            <w:vAlign w:val="center"/>
          </w:tcPr>
          <w:p w14:paraId="10C8C4F8" w14:textId="77777777" w:rsidR="00AA40EF" w:rsidRDefault="006B2E71" w:rsidP="0018666D">
            <w:r>
              <w:t>CV.pdf</w:t>
            </w:r>
          </w:p>
        </w:tc>
      </w:tr>
      <w:tr w:rsidR="00AA40EF" w14:paraId="10C8C4FF" w14:textId="77777777" w:rsidTr="001015D3">
        <w:tc>
          <w:tcPr>
            <w:tcW w:w="1694" w:type="dxa"/>
            <w:vAlign w:val="center"/>
          </w:tcPr>
          <w:p w14:paraId="10C8C4FA" w14:textId="77777777" w:rsidR="00AA40EF" w:rsidRDefault="00AA40EF" w:rsidP="0018666D">
            <w:r w:rsidRPr="005D31E2">
              <w:rPr>
                <w:b/>
              </w:rPr>
              <w:t>Fichier</w:t>
            </w:r>
            <w:r>
              <w:t xml:space="preserve"> </w:t>
            </w:r>
            <w:r w:rsidRPr="005D31E2">
              <w:rPr>
                <w:b/>
              </w:rPr>
              <w:t>Zip</w:t>
            </w:r>
          </w:p>
        </w:tc>
        <w:tc>
          <w:tcPr>
            <w:tcW w:w="1704" w:type="dxa"/>
            <w:vAlign w:val="center"/>
          </w:tcPr>
          <w:p w14:paraId="10C8C4FB" w14:textId="77777777" w:rsidR="00AA40EF" w:rsidRDefault="009D3442" w:rsidP="0018666D">
            <w:r>
              <w:rPr>
                <w:noProof/>
                <w:lang w:eastAsia="fr-FR"/>
              </w:rPr>
              <w:drawing>
                <wp:inline distT="0" distB="0" distL="0" distR="0" wp14:anchorId="10C8C654" wp14:editId="10C8C655">
                  <wp:extent cx="445135" cy="485140"/>
                  <wp:effectExtent l="19050" t="0" r="0" b="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6" cstate="print"/>
                          <a:srcRect/>
                          <a:stretch>
                            <a:fillRect/>
                          </a:stretch>
                        </pic:blipFill>
                        <pic:spPr bwMode="auto">
                          <a:xfrm>
                            <a:off x="0" y="0"/>
                            <a:ext cx="445135" cy="485140"/>
                          </a:xfrm>
                          <a:prstGeom prst="rect">
                            <a:avLst/>
                          </a:prstGeom>
                          <a:noFill/>
                          <a:ln w="9525">
                            <a:noFill/>
                            <a:miter lim="800000"/>
                            <a:headEnd/>
                            <a:tailEnd/>
                          </a:ln>
                        </pic:spPr>
                      </pic:pic>
                    </a:graphicData>
                  </a:graphic>
                </wp:inline>
              </w:drawing>
            </w:r>
          </w:p>
        </w:tc>
        <w:tc>
          <w:tcPr>
            <w:tcW w:w="1926" w:type="dxa"/>
          </w:tcPr>
          <w:p w14:paraId="10C8C4FC" w14:textId="77777777" w:rsidR="00AA40EF" w:rsidRDefault="009D3442" w:rsidP="009D3442">
            <w:pPr>
              <w:pStyle w:val="Paragraphedeliste"/>
            </w:pPr>
            <w:r w:rsidRPr="009524F3">
              <w:rPr>
                <w:noProof/>
                <w:lang w:eastAsia="fr-FR"/>
              </w:rPr>
              <w:drawing>
                <wp:inline distT="0" distB="0" distL="0" distR="0" wp14:anchorId="10C8C656" wp14:editId="10C8C657">
                  <wp:extent cx="609103" cy="699626"/>
                  <wp:effectExtent l="19050" t="0" r="497" b="0"/>
                  <wp:docPr id="227" name="Imag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52" cstate="print"/>
                          <a:srcRect/>
                          <a:stretch>
                            <a:fillRect/>
                          </a:stretch>
                        </pic:blipFill>
                        <pic:spPr bwMode="auto">
                          <a:xfrm>
                            <a:off x="0" y="0"/>
                            <a:ext cx="611646" cy="702547"/>
                          </a:xfrm>
                          <a:prstGeom prst="rect">
                            <a:avLst/>
                          </a:prstGeom>
                          <a:noFill/>
                          <a:ln w="9525">
                            <a:noFill/>
                            <a:miter lim="800000"/>
                            <a:headEnd/>
                            <a:tailEnd/>
                          </a:ln>
                        </pic:spPr>
                      </pic:pic>
                    </a:graphicData>
                  </a:graphic>
                </wp:inline>
              </w:drawing>
            </w:r>
          </w:p>
        </w:tc>
        <w:tc>
          <w:tcPr>
            <w:tcW w:w="2020" w:type="dxa"/>
            <w:vAlign w:val="center"/>
          </w:tcPr>
          <w:p w14:paraId="10C8C4FD" w14:textId="77777777" w:rsidR="00AA40EF" w:rsidRDefault="00AA40EF" w:rsidP="009469FF">
            <w:pPr>
              <w:pStyle w:val="Paragraphedeliste"/>
              <w:numPr>
                <w:ilvl w:val="0"/>
                <w:numId w:val="9"/>
              </w:numPr>
            </w:pPr>
            <w:r>
              <w:t>.zip</w:t>
            </w:r>
          </w:p>
        </w:tc>
        <w:tc>
          <w:tcPr>
            <w:tcW w:w="2068" w:type="dxa"/>
            <w:vAlign w:val="center"/>
          </w:tcPr>
          <w:p w14:paraId="10C8C4FE" w14:textId="77777777" w:rsidR="00AA40EF" w:rsidRDefault="00AA40EF" w:rsidP="0018666D">
            <w:r>
              <w:t>sauvegardes.zip</w:t>
            </w:r>
          </w:p>
        </w:tc>
      </w:tr>
      <w:tr w:rsidR="00AA40EF" w14:paraId="10C8C505" w14:textId="77777777" w:rsidTr="001015D3">
        <w:tc>
          <w:tcPr>
            <w:tcW w:w="1694" w:type="dxa"/>
            <w:vAlign w:val="center"/>
          </w:tcPr>
          <w:p w14:paraId="10C8C500" w14:textId="77777777" w:rsidR="00AA40EF" w:rsidRDefault="00AA40EF" w:rsidP="0018666D">
            <w:r w:rsidRPr="005D31E2">
              <w:rPr>
                <w:b/>
              </w:rPr>
              <w:lastRenderedPageBreak/>
              <w:t>LibreOffice</w:t>
            </w:r>
            <w:r>
              <w:t xml:space="preserve"> </w:t>
            </w:r>
            <w:r w:rsidRPr="005D31E2">
              <w:rPr>
                <w:b/>
              </w:rPr>
              <w:t>Writer 5.0</w:t>
            </w:r>
          </w:p>
        </w:tc>
        <w:tc>
          <w:tcPr>
            <w:tcW w:w="1704" w:type="dxa"/>
            <w:vAlign w:val="center"/>
          </w:tcPr>
          <w:p w14:paraId="10C8C501" w14:textId="77777777" w:rsidR="00AA40EF" w:rsidRDefault="001015D3" w:rsidP="0018666D">
            <w:r>
              <w:rPr>
                <w:noProof/>
                <w:lang w:eastAsia="fr-FR"/>
              </w:rPr>
              <w:drawing>
                <wp:inline distT="0" distB="0" distL="0" distR="0" wp14:anchorId="10C8C658" wp14:editId="10C8C659">
                  <wp:extent cx="421640" cy="476885"/>
                  <wp:effectExtent l="19050" t="0" r="0" b="0"/>
                  <wp:docPr id="58"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7" cstate="print"/>
                          <a:srcRect/>
                          <a:stretch>
                            <a:fillRect/>
                          </a:stretch>
                        </pic:blipFill>
                        <pic:spPr bwMode="auto">
                          <a:xfrm>
                            <a:off x="0" y="0"/>
                            <a:ext cx="421640" cy="476885"/>
                          </a:xfrm>
                          <a:prstGeom prst="rect">
                            <a:avLst/>
                          </a:prstGeom>
                          <a:noFill/>
                          <a:ln w="9525">
                            <a:noFill/>
                            <a:miter lim="800000"/>
                            <a:headEnd/>
                            <a:tailEnd/>
                          </a:ln>
                        </pic:spPr>
                      </pic:pic>
                    </a:graphicData>
                  </a:graphic>
                </wp:inline>
              </w:drawing>
            </w:r>
          </w:p>
        </w:tc>
        <w:tc>
          <w:tcPr>
            <w:tcW w:w="1926" w:type="dxa"/>
          </w:tcPr>
          <w:p w14:paraId="10C8C502" w14:textId="77777777" w:rsidR="00AA40EF" w:rsidRDefault="001015D3" w:rsidP="0018666D">
            <w:r>
              <w:rPr>
                <w:noProof/>
                <w:lang w:eastAsia="fr-FR"/>
              </w:rPr>
              <w:drawing>
                <wp:inline distT="0" distB="0" distL="0" distR="0" wp14:anchorId="10C8C65A" wp14:editId="10C8C65B">
                  <wp:extent cx="683812" cy="789378"/>
                  <wp:effectExtent l="19050" t="0" r="1988" b="0"/>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8" cstate="print"/>
                          <a:srcRect/>
                          <a:stretch>
                            <a:fillRect/>
                          </a:stretch>
                        </pic:blipFill>
                        <pic:spPr bwMode="auto">
                          <a:xfrm>
                            <a:off x="0" y="0"/>
                            <a:ext cx="686287" cy="792235"/>
                          </a:xfrm>
                          <a:prstGeom prst="rect">
                            <a:avLst/>
                          </a:prstGeom>
                          <a:noFill/>
                          <a:ln w="9525">
                            <a:noFill/>
                            <a:miter lim="800000"/>
                            <a:headEnd/>
                            <a:tailEnd/>
                          </a:ln>
                        </pic:spPr>
                      </pic:pic>
                    </a:graphicData>
                  </a:graphic>
                </wp:inline>
              </w:drawing>
            </w:r>
          </w:p>
        </w:tc>
        <w:tc>
          <w:tcPr>
            <w:tcW w:w="2020" w:type="dxa"/>
            <w:vAlign w:val="center"/>
          </w:tcPr>
          <w:p w14:paraId="10C8C503" w14:textId="77777777" w:rsidR="00AA40EF" w:rsidRDefault="00F351FB" w:rsidP="009469FF">
            <w:pPr>
              <w:pStyle w:val="Paragraphedeliste"/>
              <w:numPr>
                <w:ilvl w:val="0"/>
                <w:numId w:val="9"/>
              </w:numPr>
            </w:pPr>
            <w:r>
              <w:t>.</w:t>
            </w:r>
            <w:proofErr w:type="spellStart"/>
            <w:r>
              <w:t>odt</w:t>
            </w:r>
            <w:proofErr w:type="spellEnd"/>
          </w:p>
        </w:tc>
        <w:tc>
          <w:tcPr>
            <w:tcW w:w="2068" w:type="dxa"/>
            <w:vAlign w:val="center"/>
          </w:tcPr>
          <w:p w14:paraId="10C8C504" w14:textId="77777777" w:rsidR="00AA40EF" w:rsidRDefault="00F351FB" w:rsidP="0018666D">
            <w:proofErr w:type="spellStart"/>
            <w:r>
              <w:t>Bio_Stallman.odt</w:t>
            </w:r>
            <w:proofErr w:type="spellEnd"/>
          </w:p>
        </w:tc>
      </w:tr>
      <w:tr w:rsidR="00363E97" w14:paraId="10C8C50D" w14:textId="77777777" w:rsidTr="00363E97">
        <w:trPr>
          <w:trHeight w:val="626"/>
        </w:trPr>
        <w:tc>
          <w:tcPr>
            <w:tcW w:w="1694" w:type="dxa"/>
            <w:vMerge w:val="restart"/>
            <w:vAlign w:val="center"/>
          </w:tcPr>
          <w:p w14:paraId="10C8C506" w14:textId="77777777" w:rsidR="00363E97" w:rsidRPr="005D31E2" w:rsidRDefault="00363E97" w:rsidP="0018666D">
            <w:pPr>
              <w:rPr>
                <w:b/>
              </w:rPr>
            </w:pPr>
            <w:r>
              <w:rPr>
                <w:b/>
              </w:rPr>
              <w:t>Vidéos</w:t>
            </w:r>
          </w:p>
        </w:tc>
        <w:tc>
          <w:tcPr>
            <w:tcW w:w="1704" w:type="dxa"/>
            <w:vAlign w:val="center"/>
          </w:tcPr>
          <w:p w14:paraId="10C8C507" w14:textId="77777777" w:rsidR="00363E97" w:rsidRDefault="00363E97" w:rsidP="00363E97">
            <w:pPr>
              <w:rPr>
                <w:noProof/>
                <w:lang w:eastAsia="fr-FR"/>
              </w:rPr>
            </w:pPr>
            <w:r>
              <w:rPr>
                <w:noProof/>
                <w:lang w:eastAsia="fr-FR"/>
              </w:rPr>
              <w:drawing>
                <wp:inline distT="0" distB="0" distL="0" distR="0" wp14:anchorId="10C8C65C" wp14:editId="10C8C65D">
                  <wp:extent cx="516890" cy="341630"/>
                  <wp:effectExtent l="19050" t="0" r="0" b="0"/>
                  <wp:docPr id="250"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9" cstate="print"/>
                          <a:srcRect/>
                          <a:stretch>
                            <a:fillRect/>
                          </a:stretch>
                        </pic:blipFill>
                        <pic:spPr bwMode="auto">
                          <a:xfrm>
                            <a:off x="0" y="0"/>
                            <a:ext cx="516890" cy="341630"/>
                          </a:xfrm>
                          <a:prstGeom prst="rect">
                            <a:avLst/>
                          </a:prstGeom>
                          <a:noFill/>
                          <a:ln w="9525">
                            <a:noFill/>
                            <a:miter lim="800000"/>
                            <a:headEnd/>
                            <a:tailEnd/>
                          </a:ln>
                        </pic:spPr>
                      </pic:pic>
                    </a:graphicData>
                  </a:graphic>
                </wp:inline>
              </w:drawing>
            </w:r>
          </w:p>
        </w:tc>
        <w:tc>
          <w:tcPr>
            <w:tcW w:w="1926" w:type="dxa"/>
            <w:vMerge w:val="restart"/>
          </w:tcPr>
          <w:p w14:paraId="10C8C508" w14:textId="77777777" w:rsidR="00363E97" w:rsidRDefault="00363E97" w:rsidP="0018666D">
            <w:pPr>
              <w:rPr>
                <w:noProof/>
                <w:lang w:eastAsia="fr-FR"/>
              </w:rPr>
            </w:pPr>
            <w:r>
              <w:rPr>
                <w:noProof/>
                <w:lang w:eastAsia="fr-FR"/>
              </w:rPr>
              <w:drawing>
                <wp:inline distT="0" distB="0" distL="0" distR="0" wp14:anchorId="10C8C65E" wp14:editId="10C8C65F">
                  <wp:extent cx="723265" cy="954405"/>
                  <wp:effectExtent l="19050" t="0" r="635" b="0"/>
                  <wp:docPr id="253"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0" cstate="print"/>
                          <a:srcRect/>
                          <a:stretch>
                            <a:fillRect/>
                          </a:stretch>
                        </pic:blipFill>
                        <pic:spPr bwMode="auto">
                          <a:xfrm>
                            <a:off x="0" y="0"/>
                            <a:ext cx="723265" cy="954405"/>
                          </a:xfrm>
                          <a:prstGeom prst="rect">
                            <a:avLst/>
                          </a:prstGeom>
                          <a:noFill/>
                          <a:ln w="9525">
                            <a:noFill/>
                            <a:miter lim="800000"/>
                            <a:headEnd/>
                            <a:tailEnd/>
                          </a:ln>
                        </pic:spPr>
                      </pic:pic>
                    </a:graphicData>
                  </a:graphic>
                </wp:inline>
              </w:drawing>
            </w:r>
          </w:p>
        </w:tc>
        <w:tc>
          <w:tcPr>
            <w:tcW w:w="2020" w:type="dxa"/>
            <w:vMerge w:val="restart"/>
            <w:vAlign w:val="center"/>
          </w:tcPr>
          <w:p w14:paraId="10C8C509" w14:textId="77777777" w:rsidR="00363E97" w:rsidRDefault="00363E97" w:rsidP="009469FF">
            <w:pPr>
              <w:pStyle w:val="Paragraphedeliste"/>
              <w:numPr>
                <w:ilvl w:val="0"/>
                <w:numId w:val="9"/>
              </w:numPr>
            </w:pPr>
            <w:r>
              <w:t>.mp4</w:t>
            </w:r>
          </w:p>
          <w:p w14:paraId="10C8C50A" w14:textId="77777777" w:rsidR="00363E97" w:rsidRDefault="00363E97" w:rsidP="009469FF">
            <w:pPr>
              <w:pStyle w:val="Paragraphedeliste"/>
              <w:numPr>
                <w:ilvl w:val="0"/>
                <w:numId w:val="9"/>
              </w:numPr>
            </w:pPr>
            <w:r>
              <w:t>.</w:t>
            </w:r>
            <w:proofErr w:type="spellStart"/>
            <w:r>
              <w:t>avi</w:t>
            </w:r>
            <w:proofErr w:type="spellEnd"/>
          </w:p>
          <w:p w14:paraId="10C8C50B" w14:textId="77777777" w:rsidR="00363E97" w:rsidRDefault="00363E97" w:rsidP="009469FF">
            <w:pPr>
              <w:pStyle w:val="Paragraphedeliste"/>
              <w:numPr>
                <w:ilvl w:val="0"/>
                <w:numId w:val="9"/>
              </w:numPr>
            </w:pPr>
            <w:r>
              <w:t>.</w:t>
            </w:r>
            <w:proofErr w:type="spellStart"/>
            <w:r>
              <w:t>mkv</w:t>
            </w:r>
            <w:proofErr w:type="spellEnd"/>
          </w:p>
        </w:tc>
        <w:tc>
          <w:tcPr>
            <w:tcW w:w="2068" w:type="dxa"/>
            <w:vMerge w:val="restart"/>
            <w:vAlign w:val="center"/>
          </w:tcPr>
          <w:p w14:paraId="10C8C50C" w14:textId="77777777" w:rsidR="00363E97" w:rsidRDefault="00363E97" w:rsidP="0018666D">
            <w:r>
              <w:t>teletravail.mp4</w:t>
            </w:r>
          </w:p>
        </w:tc>
      </w:tr>
      <w:tr w:rsidR="00363E97" w14:paraId="10C8C513" w14:textId="77777777" w:rsidTr="001015D3">
        <w:trPr>
          <w:trHeight w:val="626"/>
        </w:trPr>
        <w:tc>
          <w:tcPr>
            <w:tcW w:w="1694" w:type="dxa"/>
            <w:vMerge/>
            <w:vAlign w:val="center"/>
          </w:tcPr>
          <w:p w14:paraId="10C8C50E" w14:textId="77777777" w:rsidR="00363E97" w:rsidRDefault="00363E97" w:rsidP="0018666D">
            <w:pPr>
              <w:rPr>
                <w:b/>
              </w:rPr>
            </w:pPr>
          </w:p>
        </w:tc>
        <w:tc>
          <w:tcPr>
            <w:tcW w:w="1704" w:type="dxa"/>
            <w:vAlign w:val="center"/>
          </w:tcPr>
          <w:p w14:paraId="10C8C50F" w14:textId="77777777" w:rsidR="00363E97" w:rsidRDefault="00363E97" w:rsidP="0018666D">
            <w:pPr>
              <w:rPr>
                <w:noProof/>
                <w:lang w:eastAsia="fr-FR"/>
              </w:rPr>
            </w:pPr>
            <w:r>
              <w:rPr>
                <w:noProof/>
                <w:lang w:eastAsia="fr-FR"/>
              </w:rPr>
              <w:drawing>
                <wp:inline distT="0" distB="0" distL="0" distR="0" wp14:anchorId="10C8C660" wp14:editId="10C8C661">
                  <wp:extent cx="469265" cy="476885"/>
                  <wp:effectExtent l="19050" t="0" r="6985" b="0"/>
                  <wp:docPr id="25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1" cstate="print"/>
                          <a:srcRect/>
                          <a:stretch>
                            <a:fillRect/>
                          </a:stretch>
                        </pic:blipFill>
                        <pic:spPr bwMode="auto">
                          <a:xfrm>
                            <a:off x="0" y="0"/>
                            <a:ext cx="469265" cy="476885"/>
                          </a:xfrm>
                          <a:prstGeom prst="rect">
                            <a:avLst/>
                          </a:prstGeom>
                          <a:noFill/>
                          <a:ln w="9525">
                            <a:noFill/>
                            <a:miter lim="800000"/>
                            <a:headEnd/>
                            <a:tailEnd/>
                          </a:ln>
                        </pic:spPr>
                      </pic:pic>
                    </a:graphicData>
                  </a:graphic>
                </wp:inline>
              </w:drawing>
            </w:r>
          </w:p>
        </w:tc>
        <w:tc>
          <w:tcPr>
            <w:tcW w:w="1926" w:type="dxa"/>
            <w:vMerge/>
          </w:tcPr>
          <w:p w14:paraId="10C8C510" w14:textId="77777777" w:rsidR="00363E97" w:rsidRDefault="00363E97" w:rsidP="0018666D">
            <w:pPr>
              <w:rPr>
                <w:noProof/>
                <w:lang w:eastAsia="fr-FR"/>
              </w:rPr>
            </w:pPr>
          </w:p>
        </w:tc>
        <w:tc>
          <w:tcPr>
            <w:tcW w:w="2020" w:type="dxa"/>
            <w:vMerge/>
            <w:vAlign w:val="center"/>
          </w:tcPr>
          <w:p w14:paraId="10C8C511" w14:textId="77777777" w:rsidR="00363E97" w:rsidRDefault="00363E97" w:rsidP="009469FF">
            <w:pPr>
              <w:pStyle w:val="Paragraphedeliste"/>
              <w:numPr>
                <w:ilvl w:val="0"/>
                <w:numId w:val="9"/>
              </w:numPr>
            </w:pPr>
          </w:p>
        </w:tc>
        <w:tc>
          <w:tcPr>
            <w:tcW w:w="2068" w:type="dxa"/>
            <w:vMerge/>
            <w:vAlign w:val="center"/>
          </w:tcPr>
          <w:p w14:paraId="10C8C512" w14:textId="77777777" w:rsidR="00363E97" w:rsidRDefault="00363E97" w:rsidP="0018666D"/>
        </w:tc>
      </w:tr>
      <w:tr w:rsidR="002516EC" w14:paraId="10C8C51B" w14:textId="77777777" w:rsidTr="001015D3">
        <w:tc>
          <w:tcPr>
            <w:tcW w:w="1694" w:type="dxa"/>
            <w:vAlign w:val="center"/>
          </w:tcPr>
          <w:p w14:paraId="10C8C514" w14:textId="77777777" w:rsidR="002516EC" w:rsidRDefault="002516EC" w:rsidP="0018666D">
            <w:pPr>
              <w:rPr>
                <w:b/>
              </w:rPr>
            </w:pPr>
            <w:r>
              <w:rPr>
                <w:b/>
              </w:rPr>
              <w:t>Images</w:t>
            </w:r>
          </w:p>
        </w:tc>
        <w:tc>
          <w:tcPr>
            <w:tcW w:w="1704" w:type="dxa"/>
            <w:vAlign w:val="center"/>
          </w:tcPr>
          <w:p w14:paraId="10C8C515" w14:textId="77777777" w:rsidR="002516EC" w:rsidRDefault="002516EC" w:rsidP="0018666D">
            <w:pPr>
              <w:rPr>
                <w:noProof/>
                <w:lang w:eastAsia="fr-FR"/>
              </w:rPr>
            </w:pPr>
            <w:r>
              <w:rPr>
                <w:noProof/>
                <w:lang w:eastAsia="fr-FR"/>
              </w:rPr>
              <w:drawing>
                <wp:inline distT="0" distB="0" distL="0" distR="0" wp14:anchorId="10C8C662" wp14:editId="10C8C663">
                  <wp:extent cx="381635" cy="476885"/>
                  <wp:effectExtent l="19050" t="0" r="0" b="0"/>
                  <wp:docPr id="231"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2" cstate="print"/>
                          <a:srcRect/>
                          <a:stretch>
                            <a:fillRect/>
                          </a:stretch>
                        </pic:blipFill>
                        <pic:spPr bwMode="auto">
                          <a:xfrm>
                            <a:off x="0" y="0"/>
                            <a:ext cx="381635" cy="476885"/>
                          </a:xfrm>
                          <a:prstGeom prst="rect">
                            <a:avLst/>
                          </a:prstGeom>
                          <a:noFill/>
                          <a:ln w="9525">
                            <a:noFill/>
                            <a:miter lim="800000"/>
                            <a:headEnd/>
                            <a:tailEnd/>
                          </a:ln>
                        </pic:spPr>
                      </pic:pic>
                    </a:graphicData>
                  </a:graphic>
                </wp:inline>
              </w:drawing>
            </w:r>
          </w:p>
        </w:tc>
        <w:tc>
          <w:tcPr>
            <w:tcW w:w="1926" w:type="dxa"/>
          </w:tcPr>
          <w:p w14:paraId="10C8C516" w14:textId="77777777" w:rsidR="002516EC" w:rsidRDefault="002516EC" w:rsidP="0018666D">
            <w:pPr>
              <w:rPr>
                <w:noProof/>
                <w:lang w:eastAsia="fr-FR"/>
              </w:rPr>
            </w:pPr>
            <w:r>
              <w:rPr>
                <w:noProof/>
                <w:lang w:eastAsia="fr-FR"/>
              </w:rPr>
              <w:drawing>
                <wp:inline distT="0" distB="0" distL="0" distR="0" wp14:anchorId="10C8C664" wp14:editId="10C8C665">
                  <wp:extent cx="691515" cy="874395"/>
                  <wp:effectExtent l="19050" t="0" r="0" b="0"/>
                  <wp:docPr id="230"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3" cstate="print"/>
                          <a:srcRect/>
                          <a:stretch>
                            <a:fillRect/>
                          </a:stretch>
                        </pic:blipFill>
                        <pic:spPr bwMode="auto">
                          <a:xfrm>
                            <a:off x="0" y="0"/>
                            <a:ext cx="691515" cy="874395"/>
                          </a:xfrm>
                          <a:prstGeom prst="rect">
                            <a:avLst/>
                          </a:prstGeom>
                          <a:noFill/>
                          <a:ln w="9525">
                            <a:noFill/>
                            <a:miter lim="800000"/>
                            <a:headEnd/>
                            <a:tailEnd/>
                          </a:ln>
                        </pic:spPr>
                      </pic:pic>
                    </a:graphicData>
                  </a:graphic>
                </wp:inline>
              </w:drawing>
            </w:r>
          </w:p>
        </w:tc>
        <w:tc>
          <w:tcPr>
            <w:tcW w:w="2020" w:type="dxa"/>
            <w:vAlign w:val="center"/>
          </w:tcPr>
          <w:p w14:paraId="10C8C517" w14:textId="77777777" w:rsidR="002516EC" w:rsidRDefault="006277C5" w:rsidP="009469FF">
            <w:pPr>
              <w:pStyle w:val="Paragraphedeliste"/>
              <w:numPr>
                <w:ilvl w:val="0"/>
                <w:numId w:val="9"/>
              </w:numPr>
            </w:pPr>
            <w:r>
              <w:t>.</w:t>
            </w:r>
            <w:r w:rsidR="002516EC">
              <w:t>png</w:t>
            </w:r>
          </w:p>
          <w:p w14:paraId="10C8C518" w14:textId="77777777" w:rsidR="002516EC" w:rsidRDefault="006277C5" w:rsidP="009469FF">
            <w:pPr>
              <w:pStyle w:val="Paragraphedeliste"/>
              <w:numPr>
                <w:ilvl w:val="0"/>
                <w:numId w:val="9"/>
              </w:numPr>
            </w:pPr>
            <w:r>
              <w:t>.</w:t>
            </w:r>
            <w:r w:rsidR="002516EC">
              <w:t>jpg</w:t>
            </w:r>
          </w:p>
          <w:p w14:paraId="10C8C519" w14:textId="77777777" w:rsidR="002516EC" w:rsidRDefault="006277C5" w:rsidP="009469FF">
            <w:pPr>
              <w:pStyle w:val="Paragraphedeliste"/>
              <w:numPr>
                <w:ilvl w:val="0"/>
                <w:numId w:val="9"/>
              </w:numPr>
            </w:pPr>
            <w:r>
              <w:t>.</w:t>
            </w:r>
            <w:r w:rsidR="002516EC">
              <w:t>gif</w:t>
            </w:r>
          </w:p>
        </w:tc>
        <w:tc>
          <w:tcPr>
            <w:tcW w:w="2068" w:type="dxa"/>
            <w:vAlign w:val="center"/>
          </w:tcPr>
          <w:p w14:paraId="10C8C51A" w14:textId="77777777" w:rsidR="002516EC" w:rsidRDefault="00D26342" w:rsidP="0018666D">
            <w:r>
              <w:t>Hiver.png</w:t>
            </w:r>
          </w:p>
        </w:tc>
      </w:tr>
      <w:tr w:rsidR="006277C5" w:rsidRPr="009A6F23" w14:paraId="10C8C522" w14:textId="77777777" w:rsidTr="001015D3">
        <w:tc>
          <w:tcPr>
            <w:tcW w:w="1694" w:type="dxa"/>
            <w:vAlign w:val="center"/>
          </w:tcPr>
          <w:p w14:paraId="10C8C51C" w14:textId="77777777" w:rsidR="006277C5" w:rsidRDefault="006277C5" w:rsidP="0018666D">
            <w:pPr>
              <w:rPr>
                <w:b/>
              </w:rPr>
            </w:pPr>
            <w:r>
              <w:rPr>
                <w:b/>
              </w:rPr>
              <w:t>Sons</w:t>
            </w:r>
          </w:p>
        </w:tc>
        <w:tc>
          <w:tcPr>
            <w:tcW w:w="1704" w:type="dxa"/>
            <w:vAlign w:val="center"/>
          </w:tcPr>
          <w:p w14:paraId="10C8C51D" w14:textId="77777777" w:rsidR="006277C5" w:rsidRDefault="006277C5" w:rsidP="0018666D">
            <w:pPr>
              <w:rPr>
                <w:noProof/>
                <w:lang w:eastAsia="fr-FR"/>
              </w:rPr>
            </w:pPr>
          </w:p>
        </w:tc>
        <w:tc>
          <w:tcPr>
            <w:tcW w:w="1926" w:type="dxa"/>
          </w:tcPr>
          <w:p w14:paraId="10C8C51E" w14:textId="77777777" w:rsidR="006277C5" w:rsidRDefault="006277C5" w:rsidP="0018666D">
            <w:pPr>
              <w:rPr>
                <w:noProof/>
                <w:lang w:eastAsia="fr-FR"/>
              </w:rPr>
            </w:pPr>
          </w:p>
        </w:tc>
        <w:tc>
          <w:tcPr>
            <w:tcW w:w="2020" w:type="dxa"/>
            <w:vAlign w:val="center"/>
          </w:tcPr>
          <w:p w14:paraId="10C8C51F" w14:textId="77777777" w:rsidR="006277C5" w:rsidRDefault="006277C5" w:rsidP="009469FF">
            <w:pPr>
              <w:pStyle w:val="Paragraphedeliste"/>
              <w:numPr>
                <w:ilvl w:val="0"/>
                <w:numId w:val="9"/>
              </w:numPr>
            </w:pPr>
            <w:r>
              <w:t>.mp3</w:t>
            </w:r>
          </w:p>
          <w:p w14:paraId="10C8C520" w14:textId="77777777" w:rsidR="006277C5" w:rsidRDefault="006277C5" w:rsidP="009469FF">
            <w:pPr>
              <w:pStyle w:val="Paragraphedeliste"/>
              <w:numPr>
                <w:ilvl w:val="0"/>
                <w:numId w:val="9"/>
              </w:numPr>
            </w:pPr>
            <w:r>
              <w:t>.</w:t>
            </w:r>
            <w:proofErr w:type="spellStart"/>
            <w:r>
              <w:t>wav</w:t>
            </w:r>
            <w:proofErr w:type="spellEnd"/>
          </w:p>
        </w:tc>
        <w:tc>
          <w:tcPr>
            <w:tcW w:w="2068" w:type="dxa"/>
            <w:vAlign w:val="center"/>
          </w:tcPr>
          <w:p w14:paraId="10C8C521" w14:textId="77777777" w:rsidR="006277C5" w:rsidRPr="00C93AA5" w:rsidRDefault="00D26342" w:rsidP="0018666D">
            <w:pPr>
              <w:rPr>
                <w:lang w:val="en-US"/>
              </w:rPr>
            </w:pPr>
            <w:r w:rsidRPr="00C93AA5">
              <w:rPr>
                <w:lang w:val="en-US"/>
              </w:rPr>
              <w:t>Beyonce-Say My Name.mp3</w:t>
            </w:r>
          </w:p>
        </w:tc>
      </w:tr>
    </w:tbl>
    <w:p w14:paraId="10C8C523" w14:textId="77777777" w:rsidR="00710A8F" w:rsidRPr="00C93AA5" w:rsidRDefault="00710A8F" w:rsidP="00AE0BBC">
      <w:pPr>
        <w:rPr>
          <w:lang w:val="en-US"/>
        </w:rPr>
      </w:pPr>
    </w:p>
    <w:p w14:paraId="10C8C524" w14:textId="77777777" w:rsidR="007407DF" w:rsidRPr="00C93AA5" w:rsidRDefault="00880BC1">
      <w:pPr>
        <w:rPr>
          <w:lang w:val="en-US"/>
        </w:rPr>
      </w:pPr>
      <w:r w:rsidRPr="00C93AA5">
        <w:rPr>
          <w:lang w:val="en-US"/>
        </w:rPr>
        <w:br w:type="page"/>
      </w:r>
    </w:p>
    <w:p w14:paraId="10C8C525" w14:textId="77777777" w:rsidR="007407DF" w:rsidRDefault="007407DF" w:rsidP="006256E9">
      <w:pPr>
        <w:pStyle w:val="Titre3"/>
        <w:spacing w:after="120"/>
      </w:pPr>
      <w:r>
        <w:lastRenderedPageBreak/>
        <w:t xml:space="preserve">Reconnaître </w:t>
      </w:r>
      <w:r w:rsidR="006256E9">
        <w:t>les</w:t>
      </w:r>
      <w:r>
        <w:t xml:space="preserve"> périphériques à leur icône</w:t>
      </w:r>
    </w:p>
    <w:tbl>
      <w:tblPr>
        <w:tblStyle w:val="Grilledutableau"/>
        <w:tblW w:w="9180" w:type="dxa"/>
        <w:tblLook w:val="04A0" w:firstRow="1" w:lastRow="0" w:firstColumn="1" w:lastColumn="0" w:noHBand="0" w:noVBand="1"/>
      </w:tblPr>
      <w:tblGrid>
        <w:gridCol w:w="4077"/>
        <w:gridCol w:w="2551"/>
        <w:gridCol w:w="2552"/>
      </w:tblGrid>
      <w:tr w:rsidR="00362A86" w:rsidRPr="00362A86" w14:paraId="10C8C527" w14:textId="77777777" w:rsidTr="00362A86">
        <w:trPr>
          <w:tblHeader/>
        </w:trPr>
        <w:tc>
          <w:tcPr>
            <w:tcW w:w="9180" w:type="dxa"/>
            <w:gridSpan w:val="3"/>
            <w:shd w:val="clear" w:color="auto" w:fill="ACB9CA" w:themeFill="text2" w:themeFillTint="66"/>
            <w:vAlign w:val="center"/>
          </w:tcPr>
          <w:p w14:paraId="10C8C526" w14:textId="77777777" w:rsidR="00362A86" w:rsidRPr="00362A86" w:rsidRDefault="00362A86" w:rsidP="00362A86">
            <w:pPr>
              <w:rPr>
                <w:b/>
                <w:caps/>
                <w:sz w:val="28"/>
              </w:rPr>
            </w:pPr>
            <w:r w:rsidRPr="00362A86">
              <w:rPr>
                <w:b/>
                <w:caps/>
                <w:sz w:val="28"/>
              </w:rPr>
              <w:t>Icônes de périphériques</w:t>
            </w:r>
          </w:p>
        </w:tc>
      </w:tr>
      <w:tr w:rsidR="00362A86" w14:paraId="10C8C52A" w14:textId="77777777" w:rsidTr="00362A86">
        <w:trPr>
          <w:tblHeader/>
        </w:trPr>
        <w:tc>
          <w:tcPr>
            <w:tcW w:w="4077" w:type="dxa"/>
            <w:shd w:val="clear" w:color="auto" w:fill="D5DCE4" w:themeFill="text2" w:themeFillTint="33"/>
            <w:vAlign w:val="center"/>
          </w:tcPr>
          <w:p w14:paraId="10C8C528" w14:textId="77777777" w:rsidR="00362A86" w:rsidRDefault="00362A86" w:rsidP="00362A86">
            <w:pPr>
              <w:jc w:val="center"/>
            </w:pPr>
            <w:r>
              <w:t>Nom du périphérique</w:t>
            </w:r>
          </w:p>
        </w:tc>
        <w:tc>
          <w:tcPr>
            <w:tcW w:w="5103" w:type="dxa"/>
            <w:gridSpan w:val="2"/>
            <w:shd w:val="clear" w:color="auto" w:fill="D5DCE4" w:themeFill="text2" w:themeFillTint="33"/>
            <w:vAlign w:val="center"/>
          </w:tcPr>
          <w:p w14:paraId="10C8C529" w14:textId="77777777" w:rsidR="00362A86" w:rsidRDefault="00362A86" w:rsidP="00362A86">
            <w:pPr>
              <w:jc w:val="center"/>
            </w:pPr>
            <w:r>
              <w:t>Icône de taille moyenne ou petite</w:t>
            </w:r>
          </w:p>
        </w:tc>
      </w:tr>
      <w:tr w:rsidR="00942FF4" w14:paraId="10C8C52E" w14:textId="77777777" w:rsidTr="000F3DD3">
        <w:tc>
          <w:tcPr>
            <w:tcW w:w="4077" w:type="dxa"/>
            <w:vAlign w:val="center"/>
          </w:tcPr>
          <w:p w14:paraId="10C8C52B" w14:textId="30AD9DDE" w:rsidR="00942FF4" w:rsidRDefault="00942FF4" w:rsidP="00362A86">
            <w:r w:rsidRPr="005D31E2">
              <w:rPr>
                <w:b/>
              </w:rPr>
              <w:t>Disque dur système</w:t>
            </w:r>
            <w:r>
              <w:t xml:space="preserve"> (C:\</w:t>
            </w:r>
            <w:r w:rsidR="00667483">
              <w:t xml:space="preserve">) </w:t>
            </w:r>
            <w:r>
              <w:br/>
              <w:t>(disque maître)</w:t>
            </w:r>
          </w:p>
        </w:tc>
        <w:tc>
          <w:tcPr>
            <w:tcW w:w="2551" w:type="dxa"/>
            <w:vAlign w:val="center"/>
          </w:tcPr>
          <w:p w14:paraId="10C8C52C" w14:textId="77777777" w:rsidR="00942FF4" w:rsidRDefault="00942FF4" w:rsidP="00865276">
            <w:pPr>
              <w:jc w:val="center"/>
            </w:pPr>
            <w:r>
              <w:rPr>
                <w:noProof/>
                <w:lang w:eastAsia="fr-FR"/>
              </w:rPr>
              <w:drawing>
                <wp:inline distT="0" distB="0" distL="0" distR="0" wp14:anchorId="10C8C666" wp14:editId="10C8C667">
                  <wp:extent cx="522560" cy="413468"/>
                  <wp:effectExtent l="19050" t="0" r="0" b="0"/>
                  <wp:docPr id="237"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4" cstate="print"/>
                          <a:srcRect/>
                          <a:stretch>
                            <a:fillRect/>
                          </a:stretch>
                        </pic:blipFill>
                        <pic:spPr bwMode="auto">
                          <a:xfrm>
                            <a:off x="0" y="0"/>
                            <a:ext cx="527135" cy="417088"/>
                          </a:xfrm>
                          <a:prstGeom prst="rect">
                            <a:avLst/>
                          </a:prstGeom>
                          <a:noFill/>
                          <a:ln w="9525">
                            <a:noFill/>
                            <a:miter lim="800000"/>
                            <a:headEnd/>
                            <a:tailEnd/>
                          </a:ln>
                        </pic:spPr>
                      </pic:pic>
                    </a:graphicData>
                  </a:graphic>
                </wp:inline>
              </w:drawing>
            </w:r>
          </w:p>
        </w:tc>
        <w:tc>
          <w:tcPr>
            <w:tcW w:w="2552" w:type="dxa"/>
            <w:vAlign w:val="center"/>
          </w:tcPr>
          <w:p w14:paraId="10C8C52D" w14:textId="77777777" w:rsidR="00942FF4" w:rsidRDefault="00942FF4" w:rsidP="00865276">
            <w:pPr>
              <w:jc w:val="center"/>
            </w:pPr>
            <w:r>
              <w:rPr>
                <w:noProof/>
                <w:lang w:eastAsia="fr-FR"/>
              </w:rPr>
              <w:drawing>
                <wp:inline distT="0" distB="0" distL="0" distR="0" wp14:anchorId="10C8C668" wp14:editId="10C8C669">
                  <wp:extent cx="457143" cy="304762"/>
                  <wp:effectExtent l="0" t="0" r="635" b="635"/>
                  <wp:docPr id="100" name="Imag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457143" cy="304762"/>
                          </a:xfrm>
                          <a:prstGeom prst="rect">
                            <a:avLst/>
                          </a:prstGeom>
                        </pic:spPr>
                      </pic:pic>
                    </a:graphicData>
                  </a:graphic>
                </wp:inline>
              </w:drawing>
            </w:r>
          </w:p>
        </w:tc>
      </w:tr>
      <w:tr w:rsidR="00362A86" w14:paraId="10C8C531" w14:textId="77777777" w:rsidTr="00865276">
        <w:tc>
          <w:tcPr>
            <w:tcW w:w="4077" w:type="dxa"/>
            <w:vAlign w:val="center"/>
          </w:tcPr>
          <w:p w14:paraId="10C8C52F" w14:textId="77777777" w:rsidR="00362A86" w:rsidRDefault="00362A86" w:rsidP="00362A86">
            <w:r w:rsidRPr="005D31E2">
              <w:rPr>
                <w:b/>
              </w:rPr>
              <w:t>2</w:t>
            </w:r>
            <w:r w:rsidRPr="005D31E2">
              <w:rPr>
                <w:b/>
                <w:vertAlign w:val="superscript"/>
              </w:rPr>
              <w:t>nd</w:t>
            </w:r>
            <w:r>
              <w:t xml:space="preserve"> </w:t>
            </w:r>
            <w:r w:rsidRPr="005D31E2">
              <w:rPr>
                <w:b/>
              </w:rPr>
              <w:t>Disque</w:t>
            </w:r>
            <w:r>
              <w:t xml:space="preserve"> </w:t>
            </w:r>
            <w:r w:rsidRPr="005D31E2">
              <w:rPr>
                <w:b/>
              </w:rPr>
              <w:t>dur</w:t>
            </w:r>
            <w:r w:rsidR="00E96057">
              <w:t xml:space="preserve"> </w:t>
            </w:r>
            <w:r w:rsidR="00E96057">
              <w:br/>
              <w:t>(disque esclave contenant des données exclusivement)</w:t>
            </w:r>
          </w:p>
        </w:tc>
        <w:tc>
          <w:tcPr>
            <w:tcW w:w="5103" w:type="dxa"/>
            <w:gridSpan w:val="2"/>
            <w:vAlign w:val="center"/>
          </w:tcPr>
          <w:p w14:paraId="10C8C530" w14:textId="77777777" w:rsidR="00362A86" w:rsidRDefault="00FB4CC0" w:rsidP="00865276">
            <w:pPr>
              <w:jc w:val="center"/>
            </w:pPr>
            <w:r>
              <w:rPr>
                <w:noProof/>
                <w:lang w:eastAsia="fr-FR"/>
              </w:rPr>
              <w:drawing>
                <wp:inline distT="0" distB="0" distL="0" distR="0" wp14:anchorId="10C8C66A" wp14:editId="10C8C66B">
                  <wp:extent cx="504798" cy="313258"/>
                  <wp:effectExtent l="19050" t="0" r="0" b="0"/>
                  <wp:docPr id="270"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6" cstate="print"/>
                          <a:srcRect/>
                          <a:stretch>
                            <a:fillRect/>
                          </a:stretch>
                        </pic:blipFill>
                        <pic:spPr bwMode="auto">
                          <a:xfrm>
                            <a:off x="0" y="0"/>
                            <a:ext cx="510229" cy="316628"/>
                          </a:xfrm>
                          <a:prstGeom prst="rect">
                            <a:avLst/>
                          </a:prstGeom>
                          <a:noFill/>
                          <a:ln w="9525">
                            <a:noFill/>
                            <a:miter lim="800000"/>
                            <a:headEnd/>
                            <a:tailEnd/>
                          </a:ln>
                        </pic:spPr>
                      </pic:pic>
                    </a:graphicData>
                  </a:graphic>
                </wp:inline>
              </w:drawing>
            </w:r>
          </w:p>
        </w:tc>
      </w:tr>
      <w:tr w:rsidR="00942FF4" w14:paraId="10C8C534" w14:textId="77777777" w:rsidTr="00865276">
        <w:tc>
          <w:tcPr>
            <w:tcW w:w="4077" w:type="dxa"/>
            <w:vAlign w:val="center"/>
          </w:tcPr>
          <w:p w14:paraId="10C8C532" w14:textId="77777777" w:rsidR="00942FF4" w:rsidRPr="005D31E2" w:rsidRDefault="00942FF4" w:rsidP="00362A86">
            <w:pPr>
              <w:rPr>
                <w:b/>
              </w:rPr>
            </w:pPr>
            <w:r>
              <w:rPr>
                <w:b/>
              </w:rPr>
              <w:t>Lecteur/graveur optique</w:t>
            </w:r>
          </w:p>
        </w:tc>
        <w:tc>
          <w:tcPr>
            <w:tcW w:w="5103" w:type="dxa"/>
            <w:gridSpan w:val="2"/>
            <w:vAlign w:val="center"/>
          </w:tcPr>
          <w:p w14:paraId="10C8C533" w14:textId="77777777" w:rsidR="00942FF4" w:rsidRDefault="00942FF4" w:rsidP="00865276">
            <w:pPr>
              <w:jc w:val="center"/>
              <w:rPr>
                <w:noProof/>
                <w:lang w:eastAsia="fr-FR"/>
              </w:rPr>
            </w:pPr>
            <w:r>
              <w:rPr>
                <w:noProof/>
                <w:lang w:eastAsia="fr-FR"/>
              </w:rPr>
              <w:drawing>
                <wp:inline distT="0" distB="0" distL="0" distR="0" wp14:anchorId="10C8C66C" wp14:editId="10C8C66D">
                  <wp:extent cx="495238" cy="466667"/>
                  <wp:effectExtent l="0" t="0" r="635" b="0"/>
                  <wp:docPr id="103" name="Imag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495238" cy="466667"/>
                          </a:xfrm>
                          <a:prstGeom prst="rect">
                            <a:avLst/>
                          </a:prstGeom>
                        </pic:spPr>
                      </pic:pic>
                    </a:graphicData>
                  </a:graphic>
                </wp:inline>
              </w:drawing>
            </w:r>
          </w:p>
        </w:tc>
      </w:tr>
      <w:tr w:rsidR="00942FF4" w14:paraId="10C8C538" w14:textId="77777777" w:rsidTr="000F3DD3">
        <w:tc>
          <w:tcPr>
            <w:tcW w:w="4077" w:type="dxa"/>
            <w:vAlign w:val="center"/>
          </w:tcPr>
          <w:p w14:paraId="10C8C535" w14:textId="77777777" w:rsidR="00942FF4" w:rsidRDefault="00942FF4" w:rsidP="00362A86">
            <w:r w:rsidRPr="005D31E2">
              <w:rPr>
                <w:b/>
              </w:rPr>
              <w:t>Disque</w:t>
            </w:r>
            <w:r>
              <w:t xml:space="preserve"> </w:t>
            </w:r>
            <w:r w:rsidRPr="005D31E2">
              <w:rPr>
                <w:b/>
              </w:rPr>
              <w:t>réseau</w:t>
            </w:r>
          </w:p>
        </w:tc>
        <w:tc>
          <w:tcPr>
            <w:tcW w:w="2551" w:type="dxa"/>
            <w:vAlign w:val="center"/>
          </w:tcPr>
          <w:p w14:paraId="10C8C536" w14:textId="77777777" w:rsidR="00942FF4" w:rsidRDefault="00942FF4" w:rsidP="00865276">
            <w:pPr>
              <w:jc w:val="center"/>
              <w:rPr>
                <w:noProof/>
                <w:lang w:eastAsia="fr-FR"/>
              </w:rPr>
            </w:pPr>
            <w:r>
              <w:rPr>
                <w:noProof/>
                <w:lang w:eastAsia="fr-FR"/>
              </w:rPr>
              <w:drawing>
                <wp:inline distT="0" distB="0" distL="0" distR="0" wp14:anchorId="10C8C66E" wp14:editId="10C8C66F">
                  <wp:extent cx="557331" cy="405516"/>
                  <wp:effectExtent l="19050" t="0" r="0" b="0"/>
                  <wp:docPr id="259"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8" cstate="print"/>
                          <a:srcRect/>
                          <a:stretch>
                            <a:fillRect/>
                          </a:stretch>
                        </pic:blipFill>
                        <pic:spPr bwMode="auto">
                          <a:xfrm>
                            <a:off x="0" y="0"/>
                            <a:ext cx="562773" cy="409475"/>
                          </a:xfrm>
                          <a:prstGeom prst="rect">
                            <a:avLst/>
                          </a:prstGeom>
                          <a:noFill/>
                          <a:ln w="9525">
                            <a:noFill/>
                            <a:miter lim="800000"/>
                            <a:headEnd/>
                            <a:tailEnd/>
                          </a:ln>
                        </pic:spPr>
                      </pic:pic>
                    </a:graphicData>
                  </a:graphic>
                </wp:inline>
              </w:drawing>
            </w:r>
          </w:p>
        </w:tc>
        <w:tc>
          <w:tcPr>
            <w:tcW w:w="2552" w:type="dxa"/>
            <w:vAlign w:val="center"/>
          </w:tcPr>
          <w:p w14:paraId="10C8C537" w14:textId="77777777" w:rsidR="00942FF4" w:rsidRDefault="00942FF4" w:rsidP="00865276">
            <w:pPr>
              <w:jc w:val="center"/>
              <w:rPr>
                <w:noProof/>
                <w:lang w:eastAsia="fr-FR"/>
              </w:rPr>
            </w:pPr>
            <w:r>
              <w:rPr>
                <w:noProof/>
                <w:lang w:eastAsia="fr-FR"/>
              </w:rPr>
              <w:drawing>
                <wp:inline distT="0" distB="0" distL="0" distR="0" wp14:anchorId="10C8C670" wp14:editId="10C8C671">
                  <wp:extent cx="466667" cy="390476"/>
                  <wp:effectExtent l="0" t="0" r="0" b="0"/>
                  <wp:docPr id="102" name="Imag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466667" cy="390476"/>
                          </a:xfrm>
                          <a:prstGeom prst="rect">
                            <a:avLst/>
                          </a:prstGeom>
                        </pic:spPr>
                      </pic:pic>
                    </a:graphicData>
                  </a:graphic>
                </wp:inline>
              </w:drawing>
            </w:r>
          </w:p>
        </w:tc>
      </w:tr>
      <w:tr w:rsidR="00362A86" w14:paraId="10C8C53B" w14:textId="77777777" w:rsidTr="00865276">
        <w:tc>
          <w:tcPr>
            <w:tcW w:w="4077" w:type="dxa"/>
            <w:vAlign w:val="center"/>
          </w:tcPr>
          <w:p w14:paraId="10C8C539" w14:textId="77777777" w:rsidR="00362A86" w:rsidRDefault="00362A86" w:rsidP="00362A86">
            <w:r w:rsidRPr="005D31E2">
              <w:rPr>
                <w:b/>
              </w:rPr>
              <w:t>Carte</w:t>
            </w:r>
            <w:r>
              <w:t xml:space="preserve"> </w:t>
            </w:r>
            <w:r w:rsidRPr="005D31E2">
              <w:rPr>
                <w:b/>
              </w:rPr>
              <w:t>SD</w:t>
            </w:r>
          </w:p>
        </w:tc>
        <w:tc>
          <w:tcPr>
            <w:tcW w:w="5103" w:type="dxa"/>
            <w:gridSpan w:val="2"/>
            <w:vAlign w:val="center"/>
          </w:tcPr>
          <w:p w14:paraId="10C8C53A" w14:textId="77777777" w:rsidR="00362A86" w:rsidRDefault="00865276" w:rsidP="00865276">
            <w:pPr>
              <w:jc w:val="center"/>
            </w:pPr>
            <w:r>
              <w:rPr>
                <w:noProof/>
                <w:lang w:eastAsia="fr-FR"/>
              </w:rPr>
              <w:drawing>
                <wp:inline distT="0" distB="0" distL="0" distR="0" wp14:anchorId="10C8C672" wp14:editId="10C8C673">
                  <wp:extent cx="371530" cy="371530"/>
                  <wp:effectExtent l="19050" t="0" r="9470" b="0"/>
                  <wp:docPr id="262"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0" cstate="print"/>
                          <a:srcRect/>
                          <a:stretch>
                            <a:fillRect/>
                          </a:stretch>
                        </pic:blipFill>
                        <pic:spPr bwMode="auto">
                          <a:xfrm>
                            <a:off x="0" y="0"/>
                            <a:ext cx="373376" cy="373376"/>
                          </a:xfrm>
                          <a:prstGeom prst="rect">
                            <a:avLst/>
                          </a:prstGeom>
                          <a:noFill/>
                          <a:ln w="9525">
                            <a:noFill/>
                            <a:miter lim="800000"/>
                            <a:headEnd/>
                            <a:tailEnd/>
                          </a:ln>
                        </pic:spPr>
                      </pic:pic>
                    </a:graphicData>
                  </a:graphic>
                </wp:inline>
              </w:drawing>
            </w:r>
          </w:p>
        </w:tc>
      </w:tr>
      <w:tr w:rsidR="00362A86" w14:paraId="10C8C53E" w14:textId="77777777" w:rsidTr="00865276">
        <w:tc>
          <w:tcPr>
            <w:tcW w:w="4077" w:type="dxa"/>
            <w:vAlign w:val="center"/>
          </w:tcPr>
          <w:p w14:paraId="10C8C53C" w14:textId="77777777" w:rsidR="00362A86" w:rsidRDefault="00362A86" w:rsidP="00362A86">
            <w:r w:rsidRPr="005D31E2">
              <w:rPr>
                <w:b/>
              </w:rPr>
              <w:t>Clé</w:t>
            </w:r>
            <w:r>
              <w:t xml:space="preserve"> </w:t>
            </w:r>
            <w:r w:rsidRPr="005D31E2">
              <w:rPr>
                <w:b/>
              </w:rPr>
              <w:t>USB</w:t>
            </w:r>
          </w:p>
        </w:tc>
        <w:tc>
          <w:tcPr>
            <w:tcW w:w="5103" w:type="dxa"/>
            <w:gridSpan w:val="2"/>
            <w:vAlign w:val="center"/>
          </w:tcPr>
          <w:p w14:paraId="10C8C53D" w14:textId="77777777" w:rsidR="00362A86" w:rsidRDefault="00942FF4" w:rsidP="00865276">
            <w:pPr>
              <w:jc w:val="center"/>
            </w:pPr>
            <w:r>
              <w:rPr>
                <w:noProof/>
                <w:lang w:eastAsia="fr-FR"/>
              </w:rPr>
              <w:drawing>
                <wp:inline distT="0" distB="0" distL="0" distR="0" wp14:anchorId="10C8C674" wp14:editId="10C8C675">
                  <wp:extent cx="447619" cy="295238"/>
                  <wp:effectExtent l="0" t="0" r="0" b="0"/>
                  <wp:docPr id="99" name="Imag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447619" cy="295238"/>
                          </a:xfrm>
                          <a:prstGeom prst="rect">
                            <a:avLst/>
                          </a:prstGeom>
                        </pic:spPr>
                      </pic:pic>
                    </a:graphicData>
                  </a:graphic>
                </wp:inline>
              </w:drawing>
            </w:r>
          </w:p>
        </w:tc>
      </w:tr>
      <w:tr w:rsidR="00362A86" w14:paraId="10C8C541" w14:textId="77777777" w:rsidTr="00865276">
        <w:tc>
          <w:tcPr>
            <w:tcW w:w="4077" w:type="dxa"/>
            <w:vAlign w:val="center"/>
          </w:tcPr>
          <w:p w14:paraId="10C8C53F" w14:textId="77777777" w:rsidR="00362A86" w:rsidRPr="005D31E2" w:rsidRDefault="00362A86" w:rsidP="00362A86">
            <w:pPr>
              <w:rPr>
                <w:b/>
              </w:rPr>
            </w:pPr>
            <w:r w:rsidRPr="005D31E2">
              <w:rPr>
                <w:b/>
              </w:rPr>
              <w:t>Imprimante</w:t>
            </w:r>
          </w:p>
        </w:tc>
        <w:tc>
          <w:tcPr>
            <w:tcW w:w="5103" w:type="dxa"/>
            <w:gridSpan w:val="2"/>
            <w:vAlign w:val="center"/>
          </w:tcPr>
          <w:p w14:paraId="10C8C540" w14:textId="77777777" w:rsidR="00362A86" w:rsidRDefault="00865276" w:rsidP="00865276">
            <w:pPr>
              <w:jc w:val="center"/>
            </w:pPr>
            <w:r>
              <w:rPr>
                <w:noProof/>
                <w:lang w:eastAsia="fr-FR"/>
              </w:rPr>
              <w:drawing>
                <wp:inline distT="0" distB="0" distL="0" distR="0" wp14:anchorId="10C8C676" wp14:editId="10C8C677">
                  <wp:extent cx="709931" cy="469127"/>
                  <wp:effectExtent l="19050" t="0" r="0" b="0"/>
                  <wp:docPr id="264"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2" cstate="print"/>
                          <a:srcRect/>
                          <a:stretch>
                            <a:fillRect/>
                          </a:stretch>
                        </pic:blipFill>
                        <pic:spPr bwMode="auto">
                          <a:xfrm>
                            <a:off x="0" y="0"/>
                            <a:ext cx="710273" cy="469353"/>
                          </a:xfrm>
                          <a:prstGeom prst="rect">
                            <a:avLst/>
                          </a:prstGeom>
                          <a:noFill/>
                          <a:ln w="9525">
                            <a:noFill/>
                            <a:miter lim="800000"/>
                            <a:headEnd/>
                            <a:tailEnd/>
                          </a:ln>
                        </pic:spPr>
                      </pic:pic>
                    </a:graphicData>
                  </a:graphic>
                </wp:inline>
              </w:drawing>
            </w:r>
          </w:p>
        </w:tc>
      </w:tr>
      <w:tr w:rsidR="00362A86" w14:paraId="10C8C544" w14:textId="77777777" w:rsidTr="00865276">
        <w:tc>
          <w:tcPr>
            <w:tcW w:w="4077" w:type="dxa"/>
            <w:vAlign w:val="center"/>
          </w:tcPr>
          <w:p w14:paraId="10C8C542" w14:textId="77777777" w:rsidR="00362A86" w:rsidRDefault="00362A86" w:rsidP="00EA2FC2">
            <w:r w:rsidRPr="005D31E2">
              <w:rPr>
                <w:b/>
              </w:rPr>
              <w:t>Imprimante</w:t>
            </w:r>
            <w:r>
              <w:t xml:space="preserve"> </w:t>
            </w:r>
            <w:r w:rsidRPr="005D31E2">
              <w:rPr>
                <w:b/>
              </w:rPr>
              <w:t>par</w:t>
            </w:r>
            <w:r>
              <w:t xml:space="preserve"> </w:t>
            </w:r>
            <w:r w:rsidRPr="005D31E2">
              <w:rPr>
                <w:b/>
              </w:rPr>
              <w:t>défaut</w:t>
            </w:r>
            <w:r>
              <w:rPr>
                <w:rStyle w:val="Appelnotedebasdep"/>
              </w:rPr>
              <w:footnoteReference w:id="2"/>
            </w:r>
          </w:p>
        </w:tc>
        <w:tc>
          <w:tcPr>
            <w:tcW w:w="5103" w:type="dxa"/>
            <w:gridSpan w:val="2"/>
            <w:vAlign w:val="center"/>
          </w:tcPr>
          <w:p w14:paraId="10C8C543" w14:textId="77777777" w:rsidR="00362A86" w:rsidRDefault="00865276" w:rsidP="00865276">
            <w:pPr>
              <w:jc w:val="center"/>
            </w:pPr>
            <w:r>
              <w:rPr>
                <w:noProof/>
                <w:lang w:eastAsia="fr-FR"/>
              </w:rPr>
              <w:drawing>
                <wp:inline distT="0" distB="0" distL="0" distR="0" wp14:anchorId="10C8C678" wp14:editId="10C8C679">
                  <wp:extent cx="680664" cy="562493"/>
                  <wp:effectExtent l="19050" t="0" r="5136" b="0"/>
                  <wp:docPr id="26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3" cstate="print"/>
                          <a:srcRect/>
                          <a:stretch>
                            <a:fillRect/>
                          </a:stretch>
                        </pic:blipFill>
                        <pic:spPr bwMode="auto">
                          <a:xfrm>
                            <a:off x="0" y="0"/>
                            <a:ext cx="680979" cy="562754"/>
                          </a:xfrm>
                          <a:prstGeom prst="rect">
                            <a:avLst/>
                          </a:prstGeom>
                          <a:noFill/>
                          <a:ln w="9525">
                            <a:noFill/>
                            <a:miter lim="800000"/>
                            <a:headEnd/>
                            <a:tailEnd/>
                          </a:ln>
                        </pic:spPr>
                      </pic:pic>
                    </a:graphicData>
                  </a:graphic>
                </wp:inline>
              </w:drawing>
            </w:r>
          </w:p>
        </w:tc>
      </w:tr>
      <w:tr w:rsidR="00362A86" w14:paraId="10C8C547" w14:textId="77777777" w:rsidTr="00865276">
        <w:tc>
          <w:tcPr>
            <w:tcW w:w="4077" w:type="dxa"/>
            <w:vAlign w:val="center"/>
          </w:tcPr>
          <w:p w14:paraId="10C8C545" w14:textId="77777777" w:rsidR="00362A86" w:rsidRDefault="00865276" w:rsidP="00362A86">
            <w:r w:rsidRPr="005D31E2">
              <w:rPr>
                <w:b/>
              </w:rPr>
              <w:t>Fax/télécopieur</w:t>
            </w:r>
          </w:p>
        </w:tc>
        <w:tc>
          <w:tcPr>
            <w:tcW w:w="5103" w:type="dxa"/>
            <w:gridSpan w:val="2"/>
            <w:vAlign w:val="center"/>
          </w:tcPr>
          <w:p w14:paraId="10C8C546" w14:textId="77777777" w:rsidR="00362A86" w:rsidRDefault="00865276" w:rsidP="00865276">
            <w:pPr>
              <w:jc w:val="center"/>
            </w:pPr>
            <w:r>
              <w:rPr>
                <w:noProof/>
                <w:lang w:eastAsia="fr-FR"/>
              </w:rPr>
              <w:drawing>
                <wp:inline distT="0" distB="0" distL="0" distR="0" wp14:anchorId="10C8C67A" wp14:editId="10C8C67B">
                  <wp:extent cx="820455" cy="649595"/>
                  <wp:effectExtent l="19050" t="0" r="0" b="0"/>
                  <wp:docPr id="267"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4" cstate="print"/>
                          <a:srcRect/>
                          <a:stretch>
                            <a:fillRect/>
                          </a:stretch>
                        </pic:blipFill>
                        <pic:spPr bwMode="auto">
                          <a:xfrm>
                            <a:off x="0" y="0"/>
                            <a:ext cx="823384" cy="651914"/>
                          </a:xfrm>
                          <a:prstGeom prst="rect">
                            <a:avLst/>
                          </a:prstGeom>
                          <a:noFill/>
                          <a:ln w="9525">
                            <a:noFill/>
                            <a:miter lim="800000"/>
                            <a:headEnd/>
                            <a:tailEnd/>
                          </a:ln>
                        </pic:spPr>
                      </pic:pic>
                    </a:graphicData>
                  </a:graphic>
                </wp:inline>
              </w:drawing>
            </w:r>
          </w:p>
        </w:tc>
      </w:tr>
      <w:tr w:rsidR="00FB4CC0" w14:paraId="10C8C54A" w14:textId="77777777" w:rsidTr="00942FF4">
        <w:trPr>
          <w:trHeight w:val="621"/>
        </w:trPr>
        <w:tc>
          <w:tcPr>
            <w:tcW w:w="4077" w:type="dxa"/>
            <w:vAlign w:val="center"/>
          </w:tcPr>
          <w:p w14:paraId="10C8C548" w14:textId="77777777" w:rsidR="00FB4CC0" w:rsidRPr="005D31E2" w:rsidRDefault="00FB4CC0" w:rsidP="00362A86">
            <w:pPr>
              <w:rPr>
                <w:b/>
              </w:rPr>
            </w:pPr>
            <w:r w:rsidRPr="005D31E2">
              <w:rPr>
                <w:b/>
              </w:rPr>
              <w:t>Souris</w:t>
            </w:r>
          </w:p>
        </w:tc>
        <w:tc>
          <w:tcPr>
            <w:tcW w:w="5103" w:type="dxa"/>
            <w:gridSpan w:val="2"/>
            <w:vAlign w:val="center"/>
          </w:tcPr>
          <w:p w14:paraId="10C8C549" w14:textId="77777777" w:rsidR="00FB4CC0" w:rsidRDefault="00FB4CC0" w:rsidP="00865276">
            <w:pPr>
              <w:jc w:val="center"/>
              <w:rPr>
                <w:noProof/>
                <w:lang w:eastAsia="fr-FR"/>
              </w:rPr>
            </w:pPr>
            <w:r>
              <w:rPr>
                <w:noProof/>
                <w:lang w:eastAsia="fr-FR"/>
              </w:rPr>
              <w:drawing>
                <wp:inline distT="0" distB="0" distL="0" distR="0" wp14:anchorId="10C8C67C" wp14:editId="10C8C67D">
                  <wp:extent cx="586281" cy="364423"/>
                  <wp:effectExtent l="19050" t="0" r="4269" b="0"/>
                  <wp:docPr id="268"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15" cstate="print"/>
                          <a:srcRect/>
                          <a:stretch>
                            <a:fillRect/>
                          </a:stretch>
                        </pic:blipFill>
                        <pic:spPr bwMode="auto">
                          <a:xfrm>
                            <a:off x="0" y="0"/>
                            <a:ext cx="587520" cy="365193"/>
                          </a:xfrm>
                          <a:prstGeom prst="rect">
                            <a:avLst/>
                          </a:prstGeom>
                          <a:noFill/>
                          <a:ln w="9525">
                            <a:noFill/>
                            <a:miter lim="800000"/>
                            <a:headEnd/>
                            <a:tailEnd/>
                          </a:ln>
                        </pic:spPr>
                      </pic:pic>
                    </a:graphicData>
                  </a:graphic>
                </wp:inline>
              </w:drawing>
            </w:r>
          </w:p>
        </w:tc>
      </w:tr>
    </w:tbl>
    <w:p w14:paraId="10C8C54B" w14:textId="77777777" w:rsidR="007407DF" w:rsidRDefault="007407DF"/>
    <w:p w14:paraId="10C8C54C" w14:textId="77777777" w:rsidR="007407DF" w:rsidRDefault="007407DF">
      <w:r>
        <w:br w:type="page"/>
      </w:r>
    </w:p>
    <w:p w14:paraId="10C8C54D" w14:textId="77777777" w:rsidR="00C70F30" w:rsidRDefault="003049B9" w:rsidP="00E661C6">
      <w:pPr>
        <w:pStyle w:val="Titre1"/>
      </w:pPr>
      <w:r>
        <w:lastRenderedPageBreak/>
        <w:t>Gérer s</w:t>
      </w:r>
      <w:r w:rsidR="00C70F30">
        <w:t xml:space="preserve">es fichiers et </w:t>
      </w:r>
      <w:r>
        <w:t xml:space="preserve">ses </w:t>
      </w:r>
      <w:r w:rsidR="00C70F30">
        <w:t>dossiers</w:t>
      </w:r>
    </w:p>
    <w:p w14:paraId="10C8C54E" w14:textId="77777777" w:rsidR="00E661C6" w:rsidRPr="00E661C6" w:rsidRDefault="00AF278F" w:rsidP="00E661C6">
      <w:r>
        <w:t xml:space="preserve">Comprendre </w:t>
      </w:r>
      <w:r w:rsidR="00D52FB8">
        <w:t>le système de fichier Windows</w:t>
      </w:r>
      <w:r>
        <w:t xml:space="preserve"> vous aide à gérer convenablement vos fichiers et dossiers.</w:t>
      </w:r>
    </w:p>
    <w:p w14:paraId="10C8C54F" w14:textId="77777777" w:rsidR="00C70F30" w:rsidRPr="008C71A0" w:rsidRDefault="00C70F30" w:rsidP="00091011">
      <w:pPr>
        <w:pStyle w:val="Titre2"/>
      </w:pPr>
      <w:r w:rsidRPr="008C71A0">
        <w:t>Le système de fichiers de Windows</w:t>
      </w:r>
    </w:p>
    <w:p w14:paraId="10C8C550" w14:textId="77777777" w:rsidR="00C70F30" w:rsidRDefault="001D41EB" w:rsidP="00C70F30">
      <w:r>
        <w:t xml:space="preserve">Le système de fichiers se bâtit à partir de la </w:t>
      </w:r>
      <w:r w:rsidRPr="00DD6251">
        <w:rPr>
          <w:b/>
        </w:rPr>
        <w:t>racine</w:t>
      </w:r>
      <w:r>
        <w:t xml:space="preserve"> </w:t>
      </w:r>
      <w:r w:rsidRPr="00DD6251">
        <w:rPr>
          <w:b/>
        </w:rPr>
        <w:t>du</w:t>
      </w:r>
      <w:r>
        <w:t xml:space="preserve"> </w:t>
      </w:r>
      <w:r w:rsidRPr="00DD6251">
        <w:rPr>
          <w:b/>
        </w:rPr>
        <w:t>disque</w:t>
      </w:r>
      <w:r>
        <w:t xml:space="preserve"> système (celui où est installé Windows). </w:t>
      </w:r>
      <w:r>
        <w:br/>
      </w:r>
      <w:r w:rsidR="00C70F30">
        <w:t>Les dossiers et fichiers sont organisés</w:t>
      </w:r>
      <w:r w:rsidR="00D52FB8">
        <w:t>,</w:t>
      </w:r>
      <w:r w:rsidR="00C70F30">
        <w:t xml:space="preserve"> </w:t>
      </w:r>
      <w:r w:rsidR="00AF278F" w:rsidRPr="00DD6251">
        <w:rPr>
          <w:b/>
        </w:rPr>
        <w:t>de façon hiérarchique</w:t>
      </w:r>
      <w:r w:rsidR="00D52FB8" w:rsidRPr="00DD6251">
        <w:rPr>
          <w:b/>
        </w:rPr>
        <w:t xml:space="preserve"> et récursiv</w:t>
      </w:r>
      <w:r w:rsidR="00D52FB8">
        <w:t>e,</w:t>
      </w:r>
      <w:r w:rsidR="00AF278F">
        <w:t xml:space="preserve"> </w:t>
      </w:r>
      <w:r w:rsidR="00C70F30">
        <w:t>suivant le principe d’arborescence ou celui des poupées gigognes</w:t>
      </w:r>
      <w:r w:rsidR="00520D26">
        <w:t xml:space="preserve">. </w:t>
      </w:r>
    </w:p>
    <w:p w14:paraId="10C8C551" w14:textId="77777777" w:rsidR="00C70F30" w:rsidRDefault="00C70F30" w:rsidP="008C3BEF">
      <w:pPr>
        <w:pStyle w:val="Titre3"/>
        <w:spacing w:after="120"/>
      </w:pPr>
      <w:r>
        <w:t>Le principe des poupées gigognes</w:t>
      </w:r>
    </w:p>
    <w:p w14:paraId="10C8C552" w14:textId="77777777" w:rsidR="008C3BEF" w:rsidRPr="008C3BEF" w:rsidRDefault="008C3BEF" w:rsidP="008C3BEF">
      <w:r>
        <w:t>Se représenter l’organisation des fichiers selon le principe des petites poupées russes</w:t>
      </w:r>
    </w:p>
    <w:p w14:paraId="10C8C553" w14:textId="77777777" w:rsidR="00C70F30" w:rsidRDefault="00FF6693" w:rsidP="00C70F30">
      <w:pPr>
        <w:jc w:val="center"/>
      </w:pPr>
      <w:r>
        <w:rPr>
          <w:noProof/>
          <w:lang w:eastAsia="fr-FR"/>
        </w:rPr>
        <mc:AlternateContent>
          <mc:Choice Requires="wps">
            <w:drawing>
              <wp:anchor distT="0" distB="0" distL="114300" distR="114300" simplePos="0" relativeHeight="251592192" behindDoc="0" locked="0" layoutInCell="1" allowOverlap="1" wp14:anchorId="10C8C67E" wp14:editId="10C8C67F">
                <wp:simplePos x="0" y="0"/>
                <wp:positionH relativeFrom="column">
                  <wp:posOffset>4066540</wp:posOffset>
                </wp:positionH>
                <wp:positionV relativeFrom="paragraph">
                  <wp:posOffset>1419225</wp:posOffset>
                </wp:positionV>
                <wp:extent cx="906145" cy="252095"/>
                <wp:effectExtent l="0" t="0" r="8255" b="0"/>
                <wp:wrapNone/>
                <wp:docPr id="7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6145" cy="252095"/>
                        </a:xfrm>
                        <a:prstGeom prst="rect">
                          <a:avLst/>
                        </a:prstGeom>
                        <a:solidFill>
                          <a:srgbClr val="00B05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C8C6FB" w14:textId="77777777" w:rsidR="008070FF" w:rsidRPr="00D65268" w:rsidRDefault="008070FF" w:rsidP="00C70F30">
                            <w:pPr>
                              <w:spacing w:after="0" w:line="240" w:lineRule="auto"/>
                              <w:rPr>
                                <w:b/>
                              </w:rPr>
                            </w:pPr>
                            <w:r w:rsidRPr="00D65268">
                              <w:rPr>
                                <w:b/>
                              </w:rPr>
                              <w:t>Magnify.exe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C8C67E" id="Text Box 5" o:spid="_x0000_s1027" type="#_x0000_t202" style="position:absolute;left:0;text-align:left;margin-left:320.2pt;margin-top:111.75pt;width:71.35pt;height:19.85pt;z-index:25159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" fillcolor="#00b050" stroked="f">
                <v:textbox>
                  <w:txbxContent>
                    <w:p w14:paraId="10C8C6FB" w14:textId="77777777" w:rsidR="008070FF" w:rsidRPr="00D65268" w:rsidRDefault="008070FF" w:rsidP="00C70F30">
                      <w:pPr>
                        <w:spacing w:after="0" w:line="240" w:lineRule="auto"/>
                        <w:rPr>
                          <w:b/>
                        </w:rPr>
                      </w:pPr>
                      <w:r w:rsidRPr="00D65268">
                        <w:rPr>
                          <w:b/>
                        </w:rPr>
                        <w:t>Magnify.exe</w:t>
                      </w:r>
                    </w:p>
                  </w:txbxContent>
                </v:textbox>
              </v:shape>
            </w:pict>
          </mc:Fallback>
        </mc:AlternateContent>
      </w:r>
      <w:r>
        <w:rPr>
          <w:noProof/>
          <w:lang w:eastAsia="fr-FR"/>
        </w:rPr>
        <mc:AlternateContent>
          <mc:Choice Requires="wps">
            <w:drawing>
              <wp:anchor distT="0" distB="0" distL="114300" distR="114300" simplePos="0" relativeHeight="251598336" behindDoc="0" locked="0" layoutInCell="1" allowOverlap="1" wp14:anchorId="10C8C680" wp14:editId="10C8C681">
                <wp:simplePos x="0" y="0"/>
                <wp:positionH relativeFrom="column">
                  <wp:posOffset>3408045</wp:posOffset>
                </wp:positionH>
                <wp:positionV relativeFrom="paragraph">
                  <wp:posOffset>427990</wp:posOffset>
                </wp:positionV>
                <wp:extent cx="347345" cy="347345"/>
                <wp:effectExtent l="0" t="0" r="0" b="0"/>
                <wp:wrapNone/>
                <wp:docPr id="74"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7345" cy="347345"/>
                        </a:xfrm>
                        <a:prstGeom prst="smileyFace">
                          <a:avLst>
                            <a:gd name="adj" fmla="val 4653"/>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4333EA6" id="_x0000_t96" coordsize="21600,21600" o:spt="96" adj="17520" path="m10800,qx,10800,10800,21600,21600,10800,108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AutoShape 11" o:spid="_x0000_s1026" type="#_x0000_t96" style="position:absolute;margin-left:268.35pt;margin-top:33.7pt;width:27.35pt;height:27.35pt;z-index:25159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" stroked="f"/>
            </w:pict>
          </mc:Fallback>
        </mc:AlternateContent>
      </w:r>
      <w:r>
        <w:rPr>
          <w:noProof/>
          <w:lang w:eastAsia="fr-FR"/>
        </w:rPr>
        <mc:AlternateContent>
          <mc:Choice Requires="wps">
            <w:drawing>
              <wp:anchor distT="0" distB="0" distL="114300" distR="114300" simplePos="0" relativeHeight="251600384" behindDoc="0" locked="0" layoutInCell="1" allowOverlap="1" wp14:anchorId="10C8C682" wp14:editId="10C8C683">
                <wp:simplePos x="0" y="0"/>
                <wp:positionH relativeFrom="column">
                  <wp:posOffset>4382135</wp:posOffset>
                </wp:positionH>
                <wp:positionV relativeFrom="paragraph">
                  <wp:posOffset>622935</wp:posOffset>
                </wp:positionV>
                <wp:extent cx="226695" cy="236220"/>
                <wp:effectExtent l="0" t="0" r="1905" b="0"/>
                <wp:wrapNone/>
                <wp:docPr id="73" name="AutoShap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6695" cy="236220"/>
                        </a:xfrm>
                        <a:prstGeom prst="smileyFace">
                          <a:avLst>
                            <a:gd name="adj" fmla="val 4653"/>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C613E1" id="AutoShape 12" o:spid="_x0000_s1026" type="#_x0000_t96" style="position:absolute;margin-left:345.05pt;margin-top:49.05pt;width:17.85pt;height:18.6pt;z-index:25160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" stroked="f"/>
            </w:pict>
          </mc:Fallback>
        </mc:AlternateContent>
      </w:r>
      <w:r>
        <w:rPr>
          <w:noProof/>
          <w:lang w:eastAsia="fr-FR"/>
        </w:rPr>
        <mc:AlternateContent>
          <mc:Choice Requires="wps">
            <w:drawing>
              <wp:anchor distT="0" distB="0" distL="114300" distR="114300" simplePos="0" relativeHeight="251596288" behindDoc="0" locked="0" layoutInCell="1" allowOverlap="1" wp14:anchorId="10C8C684" wp14:editId="10C8C685">
                <wp:simplePos x="0" y="0"/>
                <wp:positionH relativeFrom="column">
                  <wp:posOffset>2338705</wp:posOffset>
                </wp:positionH>
                <wp:positionV relativeFrom="paragraph">
                  <wp:posOffset>326390</wp:posOffset>
                </wp:positionV>
                <wp:extent cx="398145" cy="364490"/>
                <wp:effectExtent l="0" t="0" r="1905" b="0"/>
                <wp:wrapNone/>
                <wp:docPr id="72"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8145" cy="364490"/>
                        </a:xfrm>
                        <a:prstGeom prst="smileyFace">
                          <a:avLst>
                            <a:gd name="adj" fmla="val 4653"/>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81922D" id="AutoShape 10" o:spid="_x0000_s1026" type="#_x0000_t96" style="position:absolute;margin-left:184.15pt;margin-top:25.7pt;width:31.35pt;height:28.7pt;z-index:25159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" stroked="f"/>
            </w:pict>
          </mc:Fallback>
        </mc:AlternateContent>
      </w:r>
      <w:r>
        <w:rPr>
          <w:noProof/>
          <w:lang w:eastAsia="fr-FR"/>
        </w:rPr>
        <mc:AlternateContent>
          <mc:Choice Requires="wps">
            <w:drawing>
              <wp:anchor distT="0" distB="0" distL="114300" distR="114300" simplePos="0" relativeHeight="251594240" behindDoc="0" locked="0" layoutInCell="1" allowOverlap="1" wp14:anchorId="10C8C686" wp14:editId="10C8C687">
                <wp:simplePos x="0" y="0"/>
                <wp:positionH relativeFrom="column">
                  <wp:posOffset>1212850</wp:posOffset>
                </wp:positionH>
                <wp:positionV relativeFrom="paragraph">
                  <wp:posOffset>216535</wp:posOffset>
                </wp:positionV>
                <wp:extent cx="398145" cy="415290"/>
                <wp:effectExtent l="0" t="0" r="1905" b="3810"/>
                <wp:wrapNone/>
                <wp:docPr id="71" name="Auto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8145" cy="415290"/>
                        </a:xfrm>
                        <a:prstGeom prst="smileyFace">
                          <a:avLst>
                            <a:gd name="adj" fmla="val 4653"/>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85E9AF" id="AutoShape 9" o:spid="_x0000_s1026" type="#_x0000_t96" style="position:absolute;margin-left:95.5pt;margin-top:17.05pt;width:31.35pt;height:32.7pt;z-index:25159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" stroked="f"/>
            </w:pict>
          </mc:Fallback>
        </mc:AlternateContent>
      </w:r>
      <w:r>
        <w:rPr>
          <w:noProof/>
          <w:lang w:eastAsia="fr-FR"/>
        </w:rPr>
        <mc:AlternateContent>
          <mc:Choice Requires="wps">
            <w:drawing>
              <wp:anchor distT="0" distB="0" distL="114300" distR="114300" simplePos="0" relativeHeight="251586048" behindDoc="0" locked="0" layoutInCell="1" allowOverlap="1" wp14:anchorId="10C8C688" wp14:editId="10C8C689">
                <wp:simplePos x="0" y="0"/>
                <wp:positionH relativeFrom="column">
                  <wp:posOffset>1064260</wp:posOffset>
                </wp:positionH>
                <wp:positionV relativeFrom="paragraph">
                  <wp:posOffset>1392555</wp:posOffset>
                </wp:positionV>
                <wp:extent cx="685800" cy="252095"/>
                <wp:effectExtent l="0" t="0" r="19050" b="14605"/>
                <wp:wrapNone/>
                <wp:docPr id="7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252095"/>
                        </a:xfrm>
                        <a:prstGeom prst="rect">
                          <a:avLst/>
                        </a:prstGeom>
                        <a:solidFill>
                          <a:schemeClr val="tx1">
                            <a:lumMod val="100000"/>
                            <a:lumOff val="0"/>
                          </a:schemeClr>
                        </a:solidFill>
                        <a:ln w="9525">
                          <a:solidFill>
                            <a:srgbClr val="000000"/>
                          </a:solidFill>
                          <a:miter lim="800000"/>
                          <a:headEnd/>
                          <a:tailEnd/>
                        </a:ln>
                      </wps:spPr>
                      <wps:txbx>
                        <w:txbxContent>
                          <w:p w14:paraId="10C8C6FC" w14:textId="77777777" w:rsidR="008070FF" w:rsidRPr="00D65268" w:rsidRDefault="008070FF" w:rsidP="00C70F30">
                            <w:pPr>
                              <w:jc w:val="center"/>
                              <w:rPr>
                                <w:b/>
                                <w:color w:val="FFFFFF" w:themeColor="background1"/>
                              </w:rPr>
                            </w:pPr>
                            <w:r w:rsidRPr="00D65268">
                              <w:rPr>
                                <w:b/>
                                <w:color w:val="FFFFFF" w:themeColor="background1"/>
                              </w:rP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C8C688" id="Text Box 2" o:spid="_x0000_s1028" type="#_x0000_t202" style="position:absolute;left:0;text-align:left;margin-left:83.8pt;margin-top:109.65pt;width:54pt;height:19.85pt;z-index:25158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" fillcolor="black [3213]">
                <v:textbox>
                  <w:txbxContent>
                    <w:p w14:paraId="10C8C6FC" w14:textId="77777777" w:rsidR="008070FF" w:rsidRPr="00D65268" w:rsidRDefault="008070FF" w:rsidP="00C70F30">
                      <w:pPr>
                        <w:jc w:val="center"/>
                        <w:rPr>
                          <w:b/>
                          <w:color w:val="FFFFFF" w:themeColor="background1"/>
                        </w:rPr>
                      </w:pPr>
                      <w:r w:rsidRPr="00D65268">
                        <w:rPr>
                          <w:b/>
                          <w:color w:val="FFFFFF" w:themeColor="background1"/>
                        </w:rPr>
                        <w:t>C:\</w:t>
                      </w:r>
                    </w:p>
                  </w:txbxContent>
                </v:textbox>
              </v:shape>
            </w:pict>
          </mc:Fallback>
        </mc:AlternateContent>
      </w:r>
      <w:r>
        <w:rPr>
          <w:noProof/>
          <w:lang w:eastAsia="fr-FR"/>
        </w:rPr>
        <mc:AlternateContent>
          <mc:Choice Requires="wps">
            <w:drawing>
              <wp:anchor distT="0" distB="0" distL="114300" distR="114300" simplePos="0" relativeHeight="251588096" behindDoc="0" locked="0" layoutInCell="1" allowOverlap="1" wp14:anchorId="10C8C68A" wp14:editId="10C8C68B">
                <wp:simplePos x="0" y="0"/>
                <wp:positionH relativeFrom="column">
                  <wp:posOffset>1996440</wp:posOffset>
                </wp:positionH>
                <wp:positionV relativeFrom="paragraph">
                  <wp:posOffset>1392555</wp:posOffset>
                </wp:positionV>
                <wp:extent cx="1007110" cy="252095"/>
                <wp:effectExtent l="0" t="0" r="2540" b="0"/>
                <wp:wrapNone/>
                <wp:docPr id="6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7110" cy="252095"/>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C8C6FD" w14:textId="77777777" w:rsidR="008070FF" w:rsidRPr="00D65268" w:rsidRDefault="008070FF" w:rsidP="00C70F30">
                            <w:pPr>
                              <w:rPr>
                                <w:b/>
                              </w:rPr>
                            </w:pPr>
                            <w:r w:rsidRPr="00D65268">
                              <w:rPr>
                                <w:b/>
                              </w:rPr>
                              <w:t>Windows\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C8C68A" id="Text Box 3" o:spid="_x0000_s1029" type="#_x0000_t202" style="position:absolute;left:0;text-align:left;margin-left:157.2pt;margin-top:109.65pt;width:79.3pt;height:19.85pt;z-index:25158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" fillcolor="red" stroked="f">
                <v:textbox>
                  <w:txbxContent>
                    <w:p w14:paraId="10C8C6FD" w14:textId="77777777" w:rsidR="008070FF" w:rsidRPr="00D65268" w:rsidRDefault="008070FF" w:rsidP="00C70F30">
                      <w:pPr>
                        <w:rPr>
                          <w:b/>
                        </w:rPr>
                      </w:pPr>
                      <w:r w:rsidRPr="00D65268">
                        <w:rPr>
                          <w:b/>
                        </w:rPr>
                        <w:t>Windows\</w:t>
                      </w:r>
                    </w:p>
                  </w:txbxContent>
                </v:textbox>
              </v:shape>
            </w:pict>
          </mc:Fallback>
        </mc:AlternateContent>
      </w:r>
      <w:r>
        <w:rPr>
          <w:noProof/>
          <w:lang w:eastAsia="fr-FR"/>
        </w:rPr>
        <mc:AlternateContent>
          <mc:Choice Requires="wps">
            <w:drawing>
              <wp:anchor distT="0" distB="0" distL="114300" distR="114300" simplePos="0" relativeHeight="251590144" behindDoc="0" locked="0" layoutInCell="1" allowOverlap="1" wp14:anchorId="10C8C68C" wp14:editId="10C8C68D">
                <wp:simplePos x="0" y="0"/>
                <wp:positionH relativeFrom="column">
                  <wp:posOffset>3148965</wp:posOffset>
                </wp:positionH>
                <wp:positionV relativeFrom="paragraph">
                  <wp:posOffset>1419225</wp:posOffset>
                </wp:positionV>
                <wp:extent cx="803275" cy="252095"/>
                <wp:effectExtent l="0" t="0" r="0" b="0"/>
                <wp:wrapNone/>
                <wp:docPr id="6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3275" cy="252095"/>
                        </a:xfrm>
                        <a:prstGeom prst="rect">
                          <a:avLst/>
                        </a:prstGeom>
                        <a:solidFill>
                          <a:srgbClr val="00B0F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C8C6FE" w14:textId="77777777" w:rsidR="008070FF" w:rsidRDefault="008070FF" w:rsidP="00C70F30">
                            <w:pPr>
                              <w:spacing w:after="0" w:line="240" w:lineRule="auto"/>
                            </w:pPr>
                            <w:r w:rsidRPr="00D65268">
                              <w:rPr>
                                <w:b/>
                              </w:rPr>
                              <w:t>System32</w:t>
                            </w:r>
                            <w: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C8C68C" id="Text Box 4" o:spid="_x0000_s1030" type="#_x0000_t202" style="position:absolute;left:0;text-align:left;margin-left:247.95pt;margin-top:111.75pt;width:63.25pt;height:19.85pt;z-index:25159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" fillcolor="#00b0f0" stroked="f">
                <v:textbox>
                  <w:txbxContent>
                    <w:p w14:paraId="10C8C6FE" w14:textId="77777777" w:rsidR="008070FF" w:rsidRDefault="008070FF" w:rsidP="00C70F30">
                      <w:pPr>
                        <w:spacing w:after="0" w:line="240" w:lineRule="auto"/>
                      </w:pPr>
                      <w:r w:rsidRPr="00D65268">
                        <w:rPr>
                          <w:b/>
                        </w:rPr>
                        <w:t>System32</w:t>
                      </w:r>
                      <w:r>
                        <w:t>\</w:t>
                      </w:r>
                    </w:p>
                  </w:txbxContent>
                </v:textbox>
              </v:shape>
            </w:pict>
          </mc:Fallback>
        </mc:AlternateContent>
      </w:r>
      <w:r w:rsidR="00C70F30">
        <w:rPr>
          <w:noProof/>
          <w:lang w:eastAsia="fr-FR"/>
        </w:rPr>
        <w:drawing>
          <wp:inline distT="0" distB="0" distL="0" distR="0" wp14:anchorId="10C8C68E" wp14:editId="10C8C68F">
            <wp:extent cx="3945255" cy="2430145"/>
            <wp:effectExtent l="0" t="0" r="0" b="0"/>
            <wp:docPr id="3" name="Image 1" descr="C:\Users\jean-damien\AppData\Local\Microsoft\Windows\INetCache\Content.Word\nesting-dolls-629181_6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ean-damien\AppData\Local\Microsoft\Windows\INetCache\Content.Word\nesting-dolls-629181_640.png"/>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945255" cy="2430145"/>
                    </a:xfrm>
                    <a:prstGeom prst="rect">
                      <a:avLst/>
                    </a:prstGeom>
                    <a:noFill/>
                    <a:ln>
                      <a:noFill/>
                    </a:ln>
                  </pic:spPr>
                </pic:pic>
              </a:graphicData>
            </a:graphic>
          </wp:inline>
        </w:drawing>
      </w:r>
    </w:p>
    <w:p w14:paraId="10C8C554" w14:textId="77777777" w:rsidR="00C70F30" w:rsidRDefault="00C70F30" w:rsidP="0008204C">
      <w:pPr>
        <w:tabs>
          <w:tab w:val="left" w:pos="3828"/>
          <w:tab w:val="left" w:pos="5954"/>
        </w:tabs>
        <w:rPr>
          <w:b/>
        </w:rPr>
      </w:pPr>
      <w:r>
        <w:t xml:space="preserve">Le </w:t>
      </w:r>
      <w:r w:rsidRPr="00D81DBF">
        <w:rPr>
          <w:b/>
        </w:rPr>
        <w:t>répertoire racine</w:t>
      </w:r>
      <w:r>
        <w:t xml:space="preserve"> </w:t>
      </w:r>
      <w:r w:rsidRPr="00D81DBF">
        <w:rPr>
          <w:b/>
        </w:rPr>
        <w:t>C:\</w:t>
      </w:r>
      <w:r>
        <w:t xml:space="preserve"> contient le dossier </w:t>
      </w:r>
      <w:r w:rsidRPr="00D81DBF">
        <w:rPr>
          <w:b/>
        </w:rPr>
        <w:t>Windows</w:t>
      </w:r>
      <w:r>
        <w:br/>
      </w:r>
      <w:r w:rsidR="0008204C">
        <w:tab/>
      </w:r>
      <w:r>
        <w:t xml:space="preserve"> qui contient le dossier </w:t>
      </w:r>
      <w:r w:rsidRPr="00CE4C2D">
        <w:rPr>
          <w:b/>
        </w:rPr>
        <w:t>System32</w:t>
      </w:r>
      <w:r>
        <w:t xml:space="preserve"> </w:t>
      </w:r>
      <w:r>
        <w:br/>
      </w:r>
      <w:r w:rsidR="0008204C">
        <w:tab/>
      </w:r>
      <w:r w:rsidR="0008204C">
        <w:tab/>
      </w:r>
      <w:r>
        <w:t xml:space="preserve">qui contient le fichier </w:t>
      </w:r>
      <w:r w:rsidRPr="00D81DBF">
        <w:rPr>
          <w:b/>
        </w:rPr>
        <w:t>Calc.exe</w:t>
      </w:r>
    </w:p>
    <w:p w14:paraId="10C8C555" w14:textId="77777777" w:rsidR="00C70F30" w:rsidRDefault="00C70F30">
      <w:pPr>
        <w:rPr>
          <w:b/>
        </w:rPr>
      </w:pPr>
      <w:r>
        <w:rPr>
          <w:b/>
        </w:rPr>
        <w:br w:type="page"/>
      </w:r>
    </w:p>
    <w:p w14:paraId="10C8C556" w14:textId="77777777" w:rsidR="00C70F30" w:rsidRPr="00C70F30" w:rsidRDefault="00C70F30" w:rsidP="00C70F30">
      <w:pPr>
        <w:pStyle w:val="Titre3"/>
      </w:pPr>
      <w:r w:rsidRPr="00C70F30">
        <w:lastRenderedPageBreak/>
        <w:t>Le principe d’arborescence</w:t>
      </w:r>
    </w:p>
    <w:p w14:paraId="10C8C557" w14:textId="77777777" w:rsidR="00C70F30" w:rsidRDefault="00C70F30" w:rsidP="00C70F30">
      <w:r>
        <w:rPr>
          <w:noProof/>
          <w:lang w:eastAsia="fr-FR"/>
        </w:rPr>
        <w:drawing>
          <wp:anchor distT="0" distB="0" distL="114300" distR="114300" simplePos="0" relativeHeight="251567616" behindDoc="0" locked="0" layoutInCell="1" allowOverlap="1" wp14:anchorId="10C8C690" wp14:editId="10C8C691">
            <wp:simplePos x="0" y="0"/>
            <wp:positionH relativeFrom="column">
              <wp:posOffset>1630680</wp:posOffset>
            </wp:positionH>
            <wp:positionV relativeFrom="paragraph">
              <wp:posOffset>290830</wp:posOffset>
            </wp:positionV>
            <wp:extent cx="3942715" cy="4622800"/>
            <wp:effectExtent l="0" t="0" r="0" b="0"/>
            <wp:wrapNone/>
            <wp:docPr id="44" name="Image 44" descr="Arb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Arbre"/>
                    <pic:cNvPicPr>
                      <a:picLocks noChangeAspect="1" noChangeArrowheads="1"/>
                    </pic:cNvPicPr>
                  </pic:nvPicPr>
                  <pic:blipFill>
                    <a:blip r:embed="rId117" cstate="print">
                      <a:clrChange>
                        <a:clrFrom>
                          <a:srgbClr val="FDFDFD"/>
                        </a:clrFrom>
                        <a:clrTo>
                          <a:srgbClr val="FDFDFD">
                            <a:alpha val="0"/>
                          </a:srgbClr>
                        </a:clrTo>
                      </a:clrChange>
                    </a:blip>
                    <a:srcRect/>
                    <a:stretch>
                      <a:fillRect/>
                    </a:stretch>
                  </pic:blipFill>
                  <pic:spPr bwMode="auto">
                    <a:xfrm>
                      <a:off x="0" y="0"/>
                      <a:ext cx="3942715" cy="4622800"/>
                    </a:xfrm>
                    <a:prstGeom prst="rect">
                      <a:avLst/>
                    </a:prstGeom>
                    <a:noFill/>
                  </pic:spPr>
                </pic:pic>
              </a:graphicData>
            </a:graphic>
          </wp:anchor>
        </w:drawing>
      </w:r>
      <w:r w:rsidR="007372D6">
        <w:t>Se représenter les dossiers organisés sous la forme d’un arbre</w:t>
      </w:r>
    </w:p>
    <w:p w14:paraId="10C8C558" w14:textId="77777777" w:rsidR="00C70F30" w:rsidRDefault="00C70F30" w:rsidP="00C70F30"/>
    <w:p w14:paraId="10C8C559" w14:textId="77777777" w:rsidR="00C70F30" w:rsidRDefault="00FF6693" w:rsidP="00C70F30">
      <w:r>
        <w:rPr>
          <w:noProof/>
          <w:lang w:eastAsia="fr-FR"/>
        </w:rPr>
        <mc:AlternateContent>
          <mc:Choice Requires="wps">
            <w:drawing>
              <wp:anchor distT="0" distB="0" distL="114300" distR="114300" simplePos="0" relativeHeight="251624960" behindDoc="0" locked="0" layoutInCell="1" allowOverlap="1" wp14:anchorId="10C8C692" wp14:editId="10C8C693">
                <wp:simplePos x="0" y="0"/>
                <wp:positionH relativeFrom="column">
                  <wp:posOffset>3763010</wp:posOffset>
                </wp:positionH>
                <wp:positionV relativeFrom="paragraph">
                  <wp:posOffset>215900</wp:posOffset>
                </wp:positionV>
                <wp:extent cx="1032510" cy="252095"/>
                <wp:effectExtent l="0" t="0" r="15240" b="14605"/>
                <wp:wrapNone/>
                <wp:docPr id="6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2510" cy="252095"/>
                        </a:xfrm>
                        <a:prstGeom prst="rect">
                          <a:avLst/>
                        </a:prstGeom>
                        <a:solidFill>
                          <a:schemeClr val="bg1">
                            <a:lumMod val="95000"/>
                          </a:schemeClr>
                        </a:solidFill>
                        <a:ln w="9525">
                          <a:solidFill>
                            <a:srgbClr val="000000"/>
                          </a:solidFill>
                          <a:miter lim="800000"/>
                          <a:headEnd/>
                          <a:tailEnd/>
                        </a:ln>
                      </wps:spPr>
                      <wps:txbx>
                        <w:txbxContent>
                          <w:p w14:paraId="10C8C6FF" w14:textId="77777777" w:rsidR="008070FF" w:rsidRPr="00FD201C" w:rsidRDefault="008070FF" w:rsidP="00C70F30">
                            <w:pPr>
                              <w:jc w:val="center"/>
                              <w:rPr>
                                <w:color w:val="000000" w:themeColor="text1"/>
                              </w:rPr>
                            </w:pPr>
                            <w:r>
                              <w:rPr>
                                <w:color w:val="000000" w:themeColor="text1"/>
                              </w:rPr>
                              <w:t>Rapports</w:t>
                            </w:r>
                            <w:r w:rsidRPr="00FD201C">
                              <w:rPr>
                                <w:color w:val="000000" w:themeColor="text1"/>
                              </w:rPr>
                              <w:t>.</w:t>
                            </w:r>
                            <w:r>
                              <w:rPr>
                                <w:color w:val="000000" w:themeColor="text1"/>
                              </w:rPr>
                              <w:t>docx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C8C692" id="_x0000_s1031" type="#_x0000_t202" style="position:absolute;margin-left:296.3pt;margin-top:17pt;width:81.3pt;height:19.85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" fillcolor="#f2f2f2 [3052]">
                <v:textbox>
                  <w:txbxContent>
                    <w:p w14:paraId="10C8C6FF" w14:textId="77777777" w:rsidR="008070FF" w:rsidRPr="00FD201C" w:rsidRDefault="008070FF" w:rsidP="00C70F30">
                      <w:pPr>
                        <w:jc w:val="center"/>
                        <w:rPr>
                          <w:color w:val="000000" w:themeColor="text1"/>
                        </w:rPr>
                      </w:pPr>
                      <w:r>
                        <w:rPr>
                          <w:color w:val="000000" w:themeColor="text1"/>
                        </w:rPr>
                        <w:t>Rapports</w:t>
                      </w:r>
                      <w:r w:rsidRPr="00FD201C">
                        <w:rPr>
                          <w:color w:val="000000" w:themeColor="text1"/>
                        </w:rPr>
                        <w:t>.</w:t>
                      </w:r>
                      <w:r>
                        <w:rPr>
                          <w:color w:val="000000" w:themeColor="text1"/>
                        </w:rPr>
                        <w:t>docx</w:t>
                      </w:r>
                    </w:p>
                  </w:txbxContent>
                </v:textbox>
              </v:shape>
            </w:pict>
          </mc:Fallback>
        </mc:AlternateContent>
      </w:r>
      <w:r>
        <w:rPr>
          <w:noProof/>
          <w:lang w:eastAsia="fr-FR"/>
        </w:rPr>
        <mc:AlternateContent>
          <mc:Choice Requires="wps">
            <w:drawing>
              <wp:anchor distT="0" distB="0" distL="114300" distR="114300" simplePos="0" relativeHeight="251612672" behindDoc="0" locked="0" layoutInCell="1" allowOverlap="1" wp14:anchorId="10C8C694" wp14:editId="10C8C695">
                <wp:simplePos x="0" y="0"/>
                <wp:positionH relativeFrom="column">
                  <wp:posOffset>2242185</wp:posOffset>
                </wp:positionH>
                <wp:positionV relativeFrom="paragraph">
                  <wp:posOffset>163830</wp:posOffset>
                </wp:positionV>
                <wp:extent cx="948055" cy="304165"/>
                <wp:effectExtent l="0" t="0" r="23495" b="19685"/>
                <wp:wrapNone/>
                <wp:docPr id="6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8055" cy="304165"/>
                        </a:xfrm>
                        <a:prstGeom prst="rect">
                          <a:avLst/>
                        </a:prstGeom>
                        <a:solidFill>
                          <a:schemeClr val="bg1">
                            <a:lumMod val="95000"/>
                          </a:schemeClr>
                        </a:solidFill>
                        <a:ln w="9525">
                          <a:solidFill>
                            <a:srgbClr val="000000"/>
                          </a:solidFill>
                          <a:miter lim="800000"/>
                          <a:headEnd/>
                          <a:tailEnd/>
                        </a:ln>
                      </wps:spPr>
                      <wps:txbx>
                        <w:txbxContent>
                          <w:p w14:paraId="10C8C700" w14:textId="77777777" w:rsidR="008070FF" w:rsidRPr="00FD201C" w:rsidRDefault="008070FF" w:rsidP="00C70F30">
                            <w:pPr>
                              <w:jc w:val="center"/>
                              <w:rPr>
                                <w:color w:val="000000" w:themeColor="text1"/>
                              </w:rPr>
                            </w:pPr>
                            <w:r>
                              <w:rPr>
                                <w:color w:val="000000" w:themeColor="text1"/>
                              </w:rPr>
                              <w:t>Magnify</w:t>
                            </w:r>
                            <w:r w:rsidRPr="00FD201C">
                              <w:rPr>
                                <w:color w:val="000000" w:themeColor="text1"/>
                              </w:rPr>
                              <w:t>.exe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C8C694" id="_x0000_s1032" type="#_x0000_t202" style="position:absolute;margin-left:176.55pt;margin-top:12.9pt;width:74.65pt;height:23.95pt;z-index:25161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" fillcolor="#f2f2f2 [3052]">
                <v:textbox>
                  <w:txbxContent>
                    <w:p w14:paraId="10C8C700" w14:textId="77777777" w:rsidR="008070FF" w:rsidRPr="00FD201C" w:rsidRDefault="008070FF" w:rsidP="00C70F30">
                      <w:pPr>
                        <w:jc w:val="center"/>
                        <w:rPr>
                          <w:color w:val="000000" w:themeColor="text1"/>
                        </w:rPr>
                      </w:pPr>
                      <w:r>
                        <w:rPr>
                          <w:color w:val="000000" w:themeColor="text1"/>
                        </w:rPr>
                        <w:t>Magnify</w:t>
                      </w:r>
                      <w:r w:rsidRPr="00FD201C">
                        <w:rPr>
                          <w:color w:val="000000" w:themeColor="text1"/>
                        </w:rPr>
                        <w:t>.exe</w:t>
                      </w:r>
                    </w:p>
                  </w:txbxContent>
                </v:textbox>
              </v:shape>
            </w:pict>
          </mc:Fallback>
        </mc:AlternateContent>
      </w:r>
    </w:p>
    <w:p w14:paraId="10C8C55A" w14:textId="77777777" w:rsidR="00C70F30" w:rsidRDefault="00FF6693" w:rsidP="00C70F30">
      <w:r>
        <w:rPr>
          <w:noProof/>
          <w:lang w:eastAsia="fr-FR"/>
        </w:rPr>
        <mc:AlternateContent>
          <mc:Choice Requires="wps">
            <w:drawing>
              <wp:anchor distT="0" distB="0" distL="114300" distR="114300" simplePos="0" relativeHeight="251651584" behindDoc="0" locked="0" layoutInCell="1" allowOverlap="1" wp14:anchorId="10C8C696" wp14:editId="10C8C697">
                <wp:simplePos x="0" y="0"/>
                <wp:positionH relativeFrom="column">
                  <wp:posOffset>4169410</wp:posOffset>
                </wp:positionH>
                <wp:positionV relativeFrom="paragraph">
                  <wp:posOffset>66675</wp:posOffset>
                </wp:positionV>
                <wp:extent cx="0" cy="975995"/>
                <wp:effectExtent l="68580" t="29210" r="74295" b="23495"/>
                <wp:wrapNone/>
                <wp:docPr id="64" name="Connecteur droit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975995"/>
                        </a:xfrm>
                        <a:prstGeom prst="line">
                          <a:avLst/>
                        </a:prstGeom>
                        <a:noFill/>
                        <a:ln w="28575">
                          <a:solidFill>
                            <a:srgbClr val="FF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3DAB5F65" id="Connecteur droit 37" o:spid="_x0000_s1026" style="position:absolute;flip:y;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8.3pt,5.25pt" to="328.3pt,8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" strokecolor="red" strokeweight="2.25pt">
                <v:stroke endarrow="block" joinstyle="miter"/>
              </v:line>
            </w:pict>
          </mc:Fallback>
        </mc:AlternateContent>
      </w:r>
      <w:r>
        <w:rPr>
          <w:noProof/>
          <w:lang w:eastAsia="fr-FR"/>
        </w:rPr>
        <mc:AlternateContent>
          <mc:Choice Requires="wps">
            <w:drawing>
              <wp:anchor distT="0" distB="0" distL="114300" distR="114300" simplePos="0" relativeHeight="251655680" behindDoc="0" locked="0" layoutInCell="1" allowOverlap="1" wp14:anchorId="10C8C698" wp14:editId="10C8C699">
                <wp:simplePos x="0" y="0"/>
                <wp:positionH relativeFrom="column">
                  <wp:posOffset>2791460</wp:posOffset>
                </wp:positionH>
                <wp:positionV relativeFrom="paragraph">
                  <wp:posOffset>66675</wp:posOffset>
                </wp:positionV>
                <wp:extent cx="0" cy="982345"/>
                <wp:effectExtent l="71755" t="29210" r="71120" b="17145"/>
                <wp:wrapNone/>
                <wp:docPr id="63" name="Connecteur droit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982345"/>
                        </a:xfrm>
                        <a:prstGeom prst="line">
                          <a:avLst/>
                        </a:prstGeom>
                        <a:noFill/>
                        <a:ln w="28575">
                          <a:solidFill>
                            <a:srgbClr val="FF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0D8AB432" id="Connecteur droit 39" o:spid="_x0000_s1026" style="position:absolute;flip:y;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9.8pt,5.25pt" to="219.8pt,8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" strokecolor="red" strokeweight="2.25pt">
                <v:stroke endarrow="block" joinstyle="miter"/>
              </v:line>
            </w:pict>
          </mc:Fallback>
        </mc:AlternateContent>
      </w:r>
      <w:r>
        <w:rPr>
          <w:noProof/>
          <w:lang w:eastAsia="fr-FR"/>
        </w:rPr>
        <mc:AlternateContent>
          <mc:Choice Requires="wps">
            <w:drawing>
              <wp:anchor distT="0" distB="0" distL="114300" distR="114300" simplePos="0" relativeHeight="251629056" behindDoc="0" locked="0" layoutInCell="1" allowOverlap="1" wp14:anchorId="10C8C69A" wp14:editId="10C8C69B">
                <wp:simplePos x="0" y="0"/>
                <wp:positionH relativeFrom="column">
                  <wp:posOffset>5051425</wp:posOffset>
                </wp:positionH>
                <wp:positionV relativeFrom="paragraph">
                  <wp:posOffset>66675</wp:posOffset>
                </wp:positionV>
                <wp:extent cx="711200" cy="340360"/>
                <wp:effectExtent l="0" t="0" r="12700" b="21590"/>
                <wp:wrapNone/>
                <wp:docPr id="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1200" cy="340360"/>
                        </a:xfrm>
                        <a:prstGeom prst="rect">
                          <a:avLst/>
                        </a:prstGeom>
                        <a:solidFill>
                          <a:schemeClr val="bg1">
                            <a:lumMod val="95000"/>
                          </a:schemeClr>
                        </a:solidFill>
                        <a:ln w="9525">
                          <a:solidFill>
                            <a:srgbClr val="000000"/>
                          </a:solidFill>
                          <a:miter lim="800000"/>
                          <a:headEnd/>
                          <a:tailEnd/>
                        </a:ln>
                      </wps:spPr>
                      <wps:txbx>
                        <w:txbxContent>
                          <w:p w14:paraId="10C8C701" w14:textId="77777777" w:rsidR="008070FF" w:rsidRPr="00FD201C" w:rsidRDefault="008070FF" w:rsidP="00C70F30">
                            <w:pPr>
                              <w:jc w:val="center"/>
                              <w:rPr>
                                <w:color w:val="000000" w:themeColor="text1"/>
                              </w:rPr>
                            </w:pPr>
                            <w:r>
                              <w:rPr>
                                <w:color w:val="000000" w:themeColor="text1"/>
                              </w:rPr>
                              <w:t>Moi.jpg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C8C69A" id="_x0000_s1033" type="#_x0000_t202" style="position:absolute;margin-left:397.75pt;margin-top:5.25pt;width:56pt;height:26.8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" fillcolor="#f2f2f2 [3052]">
                <v:textbox>
                  <w:txbxContent>
                    <w:p w14:paraId="10C8C701" w14:textId="77777777" w:rsidR="008070FF" w:rsidRPr="00FD201C" w:rsidRDefault="008070FF" w:rsidP="00C70F30">
                      <w:pPr>
                        <w:jc w:val="center"/>
                        <w:rPr>
                          <w:color w:val="000000" w:themeColor="text1"/>
                        </w:rPr>
                      </w:pPr>
                      <w:r>
                        <w:rPr>
                          <w:color w:val="000000" w:themeColor="text1"/>
                        </w:rPr>
                        <w:t>Moi.jpg</w:t>
                      </w:r>
                    </w:p>
                  </w:txbxContent>
                </v:textbox>
              </v:shape>
            </w:pict>
          </mc:Fallback>
        </mc:AlternateContent>
      </w:r>
    </w:p>
    <w:p w14:paraId="10C8C55B" w14:textId="77777777" w:rsidR="00C70F30" w:rsidRDefault="00FF6693" w:rsidP="00C70F30">
      <w:r>
        <w:rPr>
          <w:noProof/>
          <w:lang w:eastAsia="fr-FR"/>
        </w:rPr>
        <mc:AlternateContent>
          <mc:Choice Requires="wps">
            <w:drawing>
              <wp:anchor distT="0" distB="0" distL="114300" distR="114300" simplePos="0" relativeHeight="251649536" behindDoc="0" locked="0" layoutInCell="1" allowOverlap="1" wp14:anchorId="10C8C69C" wp14:editId="10C8C69D">
                <wp:simplePos x="0" y="0"/>
                <wp:positionH relativeFrom="column">
                  <wp:posOffset>3841750</wp:posOffset>
                </wp:positionH>
                <wp:positionV relativeFrom="paragraph">
                  <wp:posOffset>262255</wp:posOffset>
                </wp:positionV>
                <wp:extent cx="0" cy="457200"/>
                <wp:effectExtent l="74295" t="24130" r="68580" b="23495"/>
                <wp:wrapNone/>
                <wp:docPr id="61" name="Connecteur droit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0" cy="457200"/>
                        </a:xfrm>
                        <a:prstGeom prst="line">
                          <a:avLst/>
                        </a:prstGeom>
                        <a:noFill/>
                        <a:ln w="28575">
                          <a:solidFill>
                            <a:srgbClr val="FF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0A8DB33A" id="Connecteur droit 36" o:spid="_x0000_s1026" style="position:absolute;flip:x y;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2.5pt,20.65pt" to="302.5pt,5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" strokecolor="red" strokeweight="2.25pt">
                <v:stroke endarrow="block" joinstyle="miter"/>
              </v:line>
            </w:pict>
          </mc:Fallback>
        </mc:AlternateContent>
      </w:r>
      <w:r>
        <w:rPr>
          <w:noProof/>
          <w:lang w:eastAsia="fr-FR"/>
        </w:rPr>
        <mc:AlternateContent>
          <mc:Choice Requires="wps">
            <w:drawing>
              <wp:anchor distT="0" distB="0" distL="114300" distR="114300" simplePos="0" relativeHeight="251653632" behindDoc="0" locked="0" layoutInCell="1" allowOverlap="1" wp14:anchorId="10C8C69E" wp14:editId="10C8C69F">
                <wp:simplePos x="0" y="0"/>
                <wp:positionH relativeFrom="column">
                  <wp:posOffset>2458085</wp:posOffset>
                </wp:positionH>
                <wp:positionV relativeFrom="paragraph">
                  <wp:posOffset>262255</wp:posOffset>
                </wp:positionV>
                <wp:extent cx="333375" cy="462280"/>
                <wp:effectExtent l="71755" t="52705" r="23495" b="18415"/>
                <wp:wrapNone/>
                <wp:docPr id="60" name="Connecteur droit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33375" cy="462280"/>
                        </a:xfrm>
                        <a:prstGeom prst="line">
                          <a:avLst/>
                        </a:prstGeom>
                        <a:noFill/>
                        <a:ln w="28575">
                          <a:solidFill>
                            <a:srgbClr val="FF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4D1CEE00" id="Connecteur droit 38" o:spid="_x0000_s1026" style="position:absolute;flip:x y;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3.55pt,20.65pt" to="219.8pt,5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" strokecolor="red" strokeweight="2.25pt">
                <v:stroke endarrow="block" joinstyle="miter"/>
              </v:line>
            </w:pict>
          </mc:Fallback>
        </mc:AlternateContent>
      </w:r>
      <w:r>
        <w:rPr>
          <w:noProof/>
          <w:lang w:eastAsia="fr-FR"/>
        </w:rPr>
        <mc:AlternateContent>
          <mc:Choice Requires="wps">
            <w:drawing>
              <wp:anchor distT="0" distB="0" distL="114300" distR="114300" simplePos="0" relativeHeight="251647488" behindDoc="0" locked="0" layoutInCell="1" allowOverlap="1" wp14:anchorId="10C8C6A0" wp14:editId="10C8C6A1">
                <wp:simplePos x="0" y="0"/>
                <wp:positionH relativeFrom="column">
                  <wp:posOffset>5154295</wp:posOffset>
                </wp:positionH>
                <wp:positionV relativeFrom="paragraph">
                  <wp:posOffset>59055</wp:posOffset>
                </wp:positionV>
                <wp:extent cx="168910" cy="256540"/>
                <wp:effectExtent l="15240" t="59055" r="63500" b="17780"/>
                <wp:wrapNone/>
                <wp:docPr id="59" name="Connecteur droit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68910" cy="256540"/>
                        </a:xfrm>
                        <a:prstGeom prst="line">
                          <a:avLst/>
                        </a:prstGeom>
                        <a:noFill/>
                        <a:ln w="28575">
                          <a:solidFill>
                            <a:srgbClr val="FF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64DECDD4" id="Connecteur droit 35" o:spid="_x0000_s1026" style="position:absolute;flip:y;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5.85pt,4.65pt" to="419.15pt,2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" strokecolor="red" strokeweight="2.25pt">
                <v:stroke endarrow="block" joinstyle="miter"/>
              </v:line>
            </w:pict>
          </mc:Fallback>
        </mc:AlternateContent>
      </w:r>
      <w:r>
        <w:rPr>
          <w:noProof/>
          <w:lang w:eastAsia="fr-FR"/>
        </w:rPr>
        <mc:AlternateContent>
          <mc:Choice Requires="wps">
            <w:drawing>
              <wp:anchor distT="0" distB="0" distL="114300" distR="114300" simplePos="0" relativeHeight="251622912" behindDoc="0" locked="0" layoutInCell="1" allowOverlap="1" wp14:anchorId="10C8C6A2" wp14:editId="10C8C6A3">
                <wp:simplePos x="0" y="0"/>
                <wp:positionH relativeFrom="column">
                  <wp:posOffset>4363720</wp:posOffset>
                </wp:positionH>
                <wp:positionV relativeFrom="paragraph">
                  <wp:posOffset>306070</wp:posOffset>
                </wp:positionV>
                <wp:extent cx="914400" cy="320040"/>
                <wp:effectExtent l="5715" t="10795" r="13335" b="12065"/>
                <wp:wrapNone/>
                <wp:docPr id="57"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20040"/>
                        </a:xfrm>
                        <a:prstGeom prst="rect">
                          <a:avLst/>
                        </a:prstGeom>
                        <a:pattFill prst="pct10">
                          <a:fgClr>
                            <a:schemeClr val="tx1">
                              <a:lumMod val="100000"/>
                              <a:lumOff val="0"/>
                            </a:schemeClr>
                          </a:fgClr>
                          <a:bgClr>
                            <a:schemeClr val="bg1">
                              <a:lumMod val="100000"/>
                              <a:lumOff val="0"/>
                            </a:schemeClr>
                          </a:bgClr>
                        </a:pattFill>
                        <a:ln w="9525">
                          <a:solidFill>
                            <a:srgbClr val="000000"/>
                          </a:solidFill>
                          <a:miter lim="800000"/>
                          <a:headEnd/>
                          <a:tailEnd/>
                        </a:ln>
                      </wps:spPr>
                      <wps:txbx>
                        <w:txbxContent>
                          <w:p w14:paraId="10C8C702" w14:textId="77777777" w:rsidR="008070FF" w:rsidRPr="00FD201C" w:rsidRDefault="008070FF" w:rsidP="00C70F30">
                            <w:pPr>
                              <w:jc w:val="center"/>
                              <w:rPr>
                                <w:color w:val="000000" w:themeColor="text1"/>
                              </w:rPr>
                            </w:pPr>
                            <w:r>
                              <w:rPr>
                                <w:color w:val="000000" w:themeColor="text1"/>
                              </w:rPr>
                              <w:t>images</w:t>
                            </w:r>
                            <w:r w:rsidRPr="00FD201C">
                              <w:rPr>
                                <w:color w:val="000000" w:themeColor="text1"/>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C8C6A2" id="Text Box 55" o:spid="_x0000_s1034" type="#_x0000_t202" style="position:absolute;margin-left:343.6pt;margin-top:24.1pt;width:1in;height:25.2pt;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" fillcolor="black [3213]">
                <v:fill r:id="rId118" o:title="" color2="white [3212]" type="pattern"/>
                <v:textbox>
                  <w:txbxContent>
                    <w:p w14:paraId="10C8C702" w14:textId="77777777" w:rsidR="008070FF" w:rsidRPr="00FD201C" w:rsidRDefault="008070FF" w:rsidP="00C70F30">
                      <w:pPr>
                        <w:jc w:val="center"/>
                        <w:rPr>
                          <w:color w:val="000000" w:themeColor="text1"/>
                        </w:rPr>
                      </w:pPr>
                      <w:r>
                        <w:rPr>
                          <w:color w:val="000000" w:themeColor="text1"/>
                        </w:rPr>
                        <w:t>images</w:t>
                      </w:r>
                      <w:r w:rsidRPr="00FD201C">
                        <w:rPr>
                          <w:color w:val="000000" w:themeColor="text1"/>
                        </w:rPr>
                        <w:t>\</w:t>
                      </w:r>
                    </w:p>
                  </w:txbxContent>
                </v:textbox>
              </v:shape>
            </w:pict>
          </mc:Fallback>
        </mc:AlternateContent>
      </w:r>
      <w:r>
        <w:rPr>
          <w:noProof/>
          <w:lang w:eastAsia="fr-FR"/>
        </w:rPr>
        <mc:AlternateContent>
          <mc:Choice Requires="wps">
            <w:drawing>
              <wp:anchor distT="0" distB="0" distL="114300" distR="114300" simplePos="0" relativeHeight="251641344" behindDoc="0" locked="0" layoutInCell="1" allowOverlap="1" wp14:anchorId="10C8C6A4" wp14:editId="10C8C6A5">
                <wp:simplePos x="0" y="0"/>
                <wp:positionH relativeFrom="column">
                  <wp:posOffset>4383405</wp:posOffset>
                </wp:positionH>
                <wp:positionV relativeFrom="paragraph">
                  <wp:posOffset>1207770</wp:posOffset>
                </wp:positionV>
                <wp:extent cx="355600" cy="25400"/>
                <wp:effectExtent l="15875" t="74295" r="28575" b="43180"/>
                <wp:wrapNone/>
                <wp:docPr id="56" name="Connecteur droit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55600" cy="25400"/>
                        </a:xfrm>
                        <a:prstGeom prst="line">
                          <a:avLst/>
                        </a:prstGeom>
                        <a:noFill/>
                        <a:ln w="28575">
                          <a:solidFill>
                            <a:srgbClr val="FF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63882309" id="Connecteur droit 32" o:spid="_x0000_s1026" style="position:absolute;flip:y;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5.15pt,95.1pt" to="373.15pt,9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" strokecolor="red" strokeweight="2.25pt">
                <v:stroke endarrow="block" joinstyle="miter"/>
              </v:line>
            </w:pict>
          </mc:Fallback>
        </mc:AlternateContent>
      </w:r>
      <w:r>
        <w:rPr>
          <w:noProof/>
          <w:lang w:eastAsia="fr-FR"/>
        </w:rPr>
        <mc:AlternateContent>
          <mc:Choice Requires="wps">
            <w:drawing>
              <wp:anchor distT="0" distB="0" distL="114300" distR="114300" simplePos="0" relativeHeight="251643392" behindDoc="0" locked="0" layoutInCell="1" allowOverlap="1" wp14:anchorId="10C8C6A6" wp14:editId="10C8C6A7">
                <wp:simplePos x="0" y="0"/>
                <wp:positionH relativeFrom="column">
                  <wp:posOffset>4103370</wp:posOffset>
                </wp:positionH>
                <wp:positionV relativeFrom="paragraph">
                  <wp:posOffset>977265</wp:posOffset>
                </wp:positionV>
                <wp:extent cx="245745" cy="239395"/>
                <wp:effectExtent l="59690" t="62865" r="18415" b="21590"/>
                <wp:wrapNone/>
                <wp:docPr id="54" name="Connecteur droit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45745" cy="239395"/>
                        </a:xfrm>
                        <a:prstGeom prst="line">
                          <a:avLst/>
                        </a:prstGeom>
                        <a:noFill/>
                        <a:ln w="28575">
                          <a:solidFill>
                            <a:srgbClr val="FF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6C542151" id="Connecteur droit 33" o:spid="_x0000_s1026" style="position:absolute;flip:x y;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3.1pt,76.95pt" to="342.45pt,9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" strokecolor="red" strokeweight="2.25pt">
                <v:stroke endarrow="block" joinstyle="miter"/>
              </v:line>
            </w:pict>
          </mc:Fallback>
        </mc:AlternateContent>
      </w:r>
      <w:r>
        <w:rPr>
          <w:noProof/>
          <w:lang w:eastAsia="fr-FR"/>
        </w:rPr>
        <mc:AlternateContent>
          <mc:Choice Requires="wps">
            <w:drawing>
              <wp:anchor distT="0" distB="0" distL="114300" distR="114300" simplePos="0" relativeHeight="251616768" behindDoc="0" locked="0" layoutInCell="1" allowOverlap="1" wp14:anchorId="10C8C6A8" wp14:editId="10C8C6A9">
                <wp:simplePos x="0" y="0"/>
                <wp:positionH relativeFrom="column">
                  <wp:posOffset>4737735</wp:posOffset>
                </wp:positionH>
                <wp:positionV relativeFrom="paragraph">
                  <wp:posOffset>961390</wp:posOffset>
                </wp:positionV>
                <wp:extent cx="711200" cy="252095"/>
                <wp:effectExtent l="8255" t="8890" r="13970" b="5715"/>
                <wp:wrapNone/>
                <wp:docPr id="53"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1200" cy="252095"/>
                        </a:xfrm>
                        <a:prstGeom prst="rect">
                          <a:avLst/>
                        </a:prstGeom>
                        <a:pattFill prst="pct10">
                          <a:fgClr>
                            <a:schemeClr val="tx1">
                              <a:lumMod val="100000"/>
                              <a:lumOff val="0"/>
                            </a:schemeClr>
                          </a:fgClr>
                          <a:bgClr>
                            <a:schemeClr val="bg1">
                              <a:lumMod val="100000"/>
                              <a:lumOff val="0"/>
                            </a:schemeClr>
                          </a:bgClr>
                        </a:pattFill>
                        <a:ln w="9525">
                          <a:solidFill>
                            <a:srgbClr val="000000"/>
                          </a:solidFill>
                          <a:miter lim="800000"/>
                          <a:headEnd/>
                          <a:tailEnd/>
                        </a:ln>
                      </wps:spPr>
                      <wps:txbx>
                        <w:txbxContent>
                          <w:p w14:paraId="10C8C703" w14:textId="77777777" w:rsidR="008070FF" w:rsidRPr="00FD201C" w:rsidRDefault="008070FF" w:rsidP="00C70F30">
                            <w:pPr>
                              <w:jc w:val="center"/>
                              <w:rPr>
                                <w:color w:val="000000" w:themeColor="text1"/>
                              </w:rPr>
                            </w:pPr>
                            <w:r>
                              <w:rPr>
                                <w:color w:val="000000" w:themeColor="text1"/>
                              </w:rPr>
                              <w:t>Bureau</w:t>
                            </w:r>
                            <w:r w:rsidRPr="00FD201C">
                              <w:rPr>
                                <w:color w:val="000000" w:themeColor="text1"/>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C8C6A8" id="Text Box 52" o:spid="_x0000_s1035" type="#_x0000_t202" style="position:absolute;margin-left:373.05pt;margin-top:75.7pt;width:56pt;height:19.85pt;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" fillcolor="black [3213]">
                <v:fill r:id="rId118" o:title="" color2="white [3212]" type="pattern"/>
                <v:textbox>
                  <w:txbxContent>
                    <w:p w14:paraId="10C8C703" w14:textId="77777777" w:rsidR="008070FF" w:rsidRPr="00FD201C" w:rsidRDefault="008070FF" w:rsidP="00C70F30">
                      <w:pPr>
                        <w:jc w:val="center"/>
                        <w:rPr>
                          <w:color w:val="000000" w:themeColor="text1"/>
                        </w:rPr>
                      </w:pPr>
                      <w:r>
                        <w:rPr>
                          <w:color w:val="000000" w:themeColor="text1"/>
                        </w:rPr>
                        <w:t>Bureau</w:t>
                      </w:r>
                      <w:r w:rsidRPr="00FD201C">
                        <w:rPr>
                          <w:color w:val="000000" w:themeColor="text1"/>
                        </w:rPr>
                        <w:t>\</w:t>
                      </w:r>
                    </w:p>
                  </w:txbxContent>
                </v:textbox>
              </v:shape>
            </w:pict>
          </mc:Fallback>
        </mc:AlternateContent>
      </w:r>
      <w:r>
        <w:rPr>
          <w:noProof/>
          <w:lang w:eastAsia="fr-FR"/>
        </w:rPr>
        <mc:AlternateContent>
          <mc:Choice Requires="wps">
            <w:drawing>
              <wp:anchor distT="0" distB="0" distL="114300" distR="114300" simplePos="0" relativeHeight="251657728" behindDoc="0" locked="0" layoutInCell="1" allowOverlap="1" wp14:anchorId="10C8C6AA" wp14:editId="10C8C6AB">
                <wp:simplePos x="0" y="0"/>
                <wp:positionH relativeFrom="column">
                  <wp:posOffset>895350</wp:posOffset>
                </wp:positionH>
                <wp:positionV relativeFrom="paragraph">
                  <wp:posOffset>719455</wp:posOffset>
                </wp:positionV>
                <wp:extent cx="948055" cy="252095"/>
                <wp:effectExtent l="0" t="0" r="23495" b="14605"/>
                <wp:wrapNone/>
                <wp:docPr id="5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8055" cy="252095"/>
                        </a:xfrm>
                        <a:prstGeom prst="rect">
                          <a:avLst/>
                        </a:prstGeom>
                        <a:solidFill>
                          <a:schemeClr val="bg1">
                            <a:lumMod val="95000"/>
                          </a:schemeClr>
                        </a:solidFill>
                        <a:ln w="9525">
                          <a:solidFill>
                            <a:srgbClr val="000000"/>
                          </a:solidFill>
                          <a:miter lim="800000"/>
                          <a:headEnd/>
                          <a:tailEnd/>
                        </a:ln>
                      </wps:spPr>
                      <wps:txbx>
                        <w:txbxContent>
                          <w:p w14:paraId="10C8C704" w14:textId="77777777" w:rsidR="008070FF" w:rsidRPr="00FD201C" w:rsidRDefault="008070FF" w:rsidP="00C70F30">
                            <w:pPr>
                              <w:jc w:val="center"/>
                              <w:rPr>
                                <w:color w:val="000000" w:themeColor="text1"/>
                              </w:rPr>
                            </w:pPr>
                            <w:r>
                              <w:rPr>
                                <w:color w:val="000000" w:themeColor="text1"/>
                              </w:rPr>
                              <w:t>Arial.ttf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C8C6AA" id="_x0000_s1036" type="#_x0000_t202" style="position:absolute;margin-left:70.5pt;margin-top:56.65pt;width:74.65pt;height:19.8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" fillcolor="#f2f2f2 [3052]">
                <v:textbox>
                  <w:txbxContent>
                    <w:p w14:paraId="10C8C704" w14:textId="77777777" w:rsidR="008070FF" w:rsidRPr="00FD201C" w:rsidRDefault="008070FF" w:rsidP="00C70F30">
                      <w:pPr>
                        <w:jc w:val="center"/>
                        <w:rPr>
                          <w:color w:val="000000" w:themeColor="text1"/>
                        </w:rPr>
                      </w:pPr>
                      <w:r>
                        <w:rPr>
                          <w:color w:val="000000" w:themeColor="text1"/>
                        </w:rPr>
                        <w:t>Arial.ttf</w:t>
                      </w:r>
                    </w:p>
                  </w:txbxContent>
                </v:textbox>
              </v:shape>
            </w:pict>
          </mc:Fallback>
        </mc:AlternateContent>
      </w:r>
      <w:r>
        <w:rPr>
          <w:noProof/>
          <w:lang w:eastAsia="fr-FR"/>
        </w:rPr>
        <mc:AlternateContent>
          <mc:Choice Requires="wps">
            <w:drawing>
              <wp:anchor distT="0" distB="0" distL="114300" distR="114300" simplePos="0" relativeHeight="251610624" behindDoc="0" locked="0" layoutInCell="1" allowOverlap="1" wp14:anchorId="10C8C6AC" wp14:editId="10C8C6AD">
                <wp:simplePos x="0" y="0"/>
                <wp:positionH relativeFrom="column">
                  <wp:posOffset>1614805</wp:posOffset>
                </wp:positionH>
                <wp:positionV relativeFrom="paragraph">
                  <wp:posOffset>63500</wp:posOffset>
                </wp:positionV>
                <wp:extent cx="948055" cy="252095"/>
                <wp:effectExtent l="0" t="0" r="23495" b="14605"/>
                <wp:wrapNone/>
                <wp:docPr id="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8055" cy="252095"/>
                        </a:xfrm>
                        <a:prstGeom prst="rect">
                          <a:avLst/>
                        </a:prstGeom>
                        <a:solidFill>
                          <a:schemeClr val="bg1">
                            <a:lumMod val="95000"/>
                          </a:schemeClr>
                        </a:solidFill>
                        <a:ln w="9525">
                          <a:solidFill>
                            <a:srgbClr val="000000"/>
                          </a:solidFill>
                          <a:miter lim="800000"/>
                          <a:headEnd/>
                          <a:tailEnd/>
                        </a:ln>
                      </wps:spPr>
                      <wps:txbx>
                        <w:txbxContent>
                          <w:p w14:paraId="10C8C705" w14:textId="77777777" w:rsidR="008070FF" w:rsidRPr="00FD201C" w:rsidRDefault="008070FF" w:rsidP="00C70F30">
                            <w:pPr>
                              <w:jc w:val="center"/>
                              <w:rPr>
                                <w:color w:val="000000" w:themeColor="text1"/>
                              </w:rPr>
                            </w:pPr>
                            <w:r w:rsidRPr="00FD201C">
                              <w:rPr>
                                <w:color w:val="000000" w:themeColor="text1"/>
                              </w:rPr>
                              <w:t>Calc.exe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C8C6AC" id="_x0000_s1037" type="#_x0000_t202" style="position:absolute;margin-left:127.15pt;margin-top:5pt;width:74.65pt;height:19.85pt;z-index:25161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" fillcolor="#f2f2f2 [3052]">
                <v:textbox>
                  <w:txbxContent>
                    <w:p w14:paraId="10C8C705" w14:textId="77777777" w:rsidR="008070FF" w:rsidRPr="00FD201C" w:rsidRDefault="008070FF" w:rsidP="00C70F30">
                      <w:pPr>
                        <w:jc w:val="center"/>
                        <w:rPr>
                          <w:color w:val="000000" w:themeColor="text1"/>
                        </w:rPr>
                      </w:pPr>
                      <w:r w:rsidRPr="00FD201C">
                        <w:rPr>
                          <w:color w:val="000000" w:themeColor="text1"/>
                        </w:rPr>
                        <w:t>Calc.exe</w:t>
                      </w:r>
                    </w:p>
                  </w:txbxContent>
                </v:textbox>
              </v:shape>
            </w:pict>
          </mc:Fallback>
        </mc:AlternateContent>
      </w:r>
      <w:r>
        <w:rPr>
          <w:noProof/>
          <w:lang w:eastAsia="fr-FR"/>
        </w:rPr>
        <mc:AlternateContent>
          <mc:Choice Requires="wps">
            <w:drawing>
              <wp:anchor distT="0" distB="0" distL="114300" distR="114300" simplePos="0" relativeHeight="251618816" behindDoc="0" locked="0" layoutInCell="1" allowOverlap="1" wp14:anchorId="10C8C6AE" wp14:editId="10C8C6AF">
                <wp:simplePos x="0" y="0"/>
                <wp:positionH relativeFrom="column">
                  <wp:posOffset>3493135</wp:posOffset>
                </wp:positionH>
                <wp:positionV relativeFrom="paragraph">
                  <wp:posOffset>721995</wp:posOffset>
                </wp:positionV>
                <wp:extent cx="914400" cy="252095"/>
                <wp:effectExtent l="11430" t="7620" r="7620" b="6985"/>
                <wp:wrapNone/>
                <wp:docPr id="48"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252095"/>
                        </a:xfrm>
                        <a:prstGeom prst="rect">
                          <a:avLst/>
                        </a:prstGeom>
                        <a:pattFill prst="pct10">
                          <a:fgClr>
                            <a:schemeClr val="tx1">
                              <a:lumMod val="100000"/>
                              <a:lumOff val="0"/>
                            </a:schemeClr>
                          </a:fgClr>
                          <a:bgClr>
                            <a:schemeClr val="bg1">
                              <a:lumMod val="100000"/>
                              <a:lumOff val="0"/>
                            </a:schemeClr>
                          </a:bgClr>
                        </a:pattFill>
                        <a:ln w="9525">
                          <a:solidFill>
                            <a:srgbClr val="000000"/>
                          </a:solidFill>
                          <a:miter lim="800000"/>
                          <a:headEnd/>
                          <a:tailEnd/>
                        </a:ln>
                      </wps:spPr>
                      <wps:txbx>
                        <w:txbxContent>
                          <w:p w14:paraId="10C8C706" w14:textId="77777777" w:rsidR="008070FF" w:rsidRPr="00FD201C" w:rsidRDefault="008070FF" w:rsidP="00C70F30">
                            <w:pPr>
                              <w:jc w:val="center"/>
                              <w:rPr>
                                <w:color w:val="000000" w:themeColor="text1"/>
                              </w:rPr>
                            </w:pPr>
                            <w:r>
                              <w:rPr>
                                <w:color w:val="000000" w:themeColor="text1"/>
                              </w:rPr>
                              <w:t>Documents</w:t>
                            </w:r>
                            <w:r w:rsidRPr="00FD201C">
                              <w:rPr>
                                <w:color w:val="000000" w:themeColor="text1"/>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C8C6AE" id="Text Box 53" o:spid="_x0000_s1038" type="#_x0000_t202" style="position:absolute;margin-left:275.05pt;margin-top:56.85pt;width:1in;height:19.85pt;z-index:25161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" fillcolor="black [3213]">
                <v:fill r:id="rId118" o:title="" color2="white [3212]" type="pattern"/>
                <v:textbox>
                  <w:txbxContent>
                    <w:p w14:paraId="10C8C706" w14:textId="77777777" w:rsidR="008070FF" w:rsidRPr="00FD201C" w:rsidRDefault="008070FF" w:rsidP="00C70F30">
                      <w:pPr>
                        <w:jc w:val="center"/>
                        <w:rPr>
                          <w:color w:val="000000" w:themeColor="text1"/>
                        </w:rPr>
                      </w:pPr>
                      <w:r>
                        <w:rPr>
                          <w:color w:val="000000" w:themeColor="text1"/>
                        </w:rPr>
                        <w:t>Documents</w:t>
                      </w:r>
                      <w:r w:rsidRPr="00FD201C">
                        <w:rPr>
                          <w:color w:val="000000" w:themeColor="text1"/>
                        </w:rPr>
                        <w:t>\</w:t>
                      </w:r>
                    </w:p>
                  </w:txbxContent>
                </v:textbox>
              </v:shape>
            </w:pict>
          </mc:Fallback>
        </mc:AlternateContent>
      </w:r>
      <w:r>
        <w:rPr>
          <w:noProof/>
          <w:lang w:eastAsia="fr-FR"/>
        </w:rPr>
        <mc:AlternateContent>
          <mc:Choice Requires="wps">
            <w:drawing>
              <wp:anchor distT="0" distB="0" distL="114300" distR="114300" simplePos="0" relativeHeight="251639296" behindDoc="0" locked="0" layoutInCell="1" allowOverlap="1" wp14:anchorId="10C8C6B0" wp14:editId="10C8C6B1">
                <wp:simplePos x="0" y="0"/>
                <wp:positionH relativeFrom="column">
                  <wp:posOffset>3950335</wp:posOffset>
                </wp:positionH>
                <wp:positionV relativeFrom="paragraph">
                  <wp:posOffset>1484630</wp:posOffset>
                </wp:positionV>
                <wp:extent cx="635" cy="247015"/>
                <wp:effectExtent l="68580" t="27305" r="73660" b="20955"/>
                <wp:wrapNone/>
                <wp:docPr id="47" name="Connecteur droit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247015"/>
                        </a:xfrm>
                        <a:prstGeom prst="line">
                          <a:avLst/>
                        </a:prstGeom>
                        <a:noFill/>
                        <a:ln w="28575">
                          <a:solidFill>
                            <a:srgbClr val="FF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1B460049" id="Connecteur droit 31" o:spid="_x0000_s1026" style="position:absolute;flip:y;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1.05pt,116.9pt" to="311.1pt,13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" strokecolor="red" strokeweight="2.25pt">
                <v:stroke endarrow="block" joinstyle="miter"/>
              </v:line>
            </w:pict>
          </mc:Fallback>
        </mc:AlternateContent>
      </w:r>
      <w:r>
        <w:rPr>
          <w:noProof/>
          <w:lang w:eastAsia="fr-FR"/>
        </w:rPr>
        <mc:AlternateContent>
          <mc:Choice Requires="wps">
            <w:drawing>
              <wp:anchor distT="0" distB="0" distL="114300" distR="114300" simplePos="0" relativeHeight="251620864" behindDoc="0" locked="0" layoutInCell="1" allowOverlap="1" wp14:anchorId="10C8C6B2" wp14:editId="10C8C6B3">
                <wp:simplePos x="0" y="0"/>
                <wp:positionH relativeFrom="column">
                  <wp:posOffset>3467100</wp:posOffset>
                </wp:positionH>
                <wp:positionV relativeFrom="paragraph">
                  <wp:posOffset>1229360</wp:posOffset>
                </wp:positionV>
                <wp:extent cx="914400" cy="252095"/>
                <wp:effectExtent l="13970" t="10160" r="5080" b="13970"/>
                <wp:wrapNone/>
                <wp:docPr id="45"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252095"/>
                        </a:xfrm>
                        <a:prstGeom prst="rect">
                          <a:avLst/>
                        </a:prstGeom>
                        <a:pattFill prst="pct10">
                          <a:fgClr>
                            <a:schemeClr val="tx1">
                              <a:lumMod val="100000"/>
                              <a:lumOff val="0"/>
                            </a:schemeClr>
                          </a:fgClr>
                          <a:bgClr>
                            <a:schemeClr val="bg1">
                              <a:lumMod val="100000"/>
                              <a:lumOff val="0"/>
                            </a:schemeClr>
                          </a:bgClr>
                        </a:pattFill>
                        <a:ln w="9525">
                          <a:solidFill>
                            <a:srgbClr val="000000"/>
                          </a:solidFill>
                          <a:miter lim="800000"/>
                          <a:headEnd/>
                          <a:tailEnd/>
                        </a:ln>
                      </wps:spPr>
                      <wps:txbx>
                        <w:txbxContent>
                          <w:p w14:paraId="10C8C707" w14:textId="77777777" w:rsidR="008070FF" w:rsidRPr="00FD201C" w:rsidRDefault="008070FF" w:rsidP="00C70F30">
                            <w:pPr>
                              <w:jc w:val="center"/>
                              <w:rPr>
                                <w:color w:val="000000" w:themeColor="text1"/>
                              </w:rPr>
                            </w:pPr>
                            <w:r>
                              <w:rPr>
                                <w:color w:val="000000" w:themeColor="text1"/>
                              </w:rPr>
                              <w:t>John Doe</w:t>
                            </w:r>
                            <w:r w:rsidRPr="00FD201C">
                              <w:rPr>
                                <w:color w:val="000000" w:themeColor="text1"/>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C8C6B2" id="Text Box 54" o:spid="_x0000_s1039" type="#_x0000_t202" style="position:absolute;margin-left:273pt;margin-top:96.8pt;width:1in;height:19.85pt;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" fillcolor="black [3213]">
                <v:fill r:id="rId118" o:title="" color2="white [3212]" type="pattern"/>
                <v:textbox>
                  <w:txbxContent>
                    <w:p w14:paraId="10C8C707" w14:textId="77777777" w:rsidR="008070FF" w:rsidRPr="00FD201C" w:rsidRDefault="008070FF" w:rsidP="00C70F30">
                      <w:pPr>
                        <w:jc w:val="center"/>
                        <w:rPr>
                          <w:color w:val="000000" w:themeColor="text1"/>
                        </w:rPr>
                      </w:pPr>
                      <w:r>
                        <w:rPr>
                          <w:color w:val="000000" w:themeColor="text1"/>
                        </w:rPr>
                        <w:t>John Doe</w:t>
                      </w:r>
                      <w:r w:rsidRPr="00FD201C">
                        <w:rPr>
                          <w:color w:val="000000" w:themeColor="text1"/>
                        </w:rPr>
                        <w:t>\</w:t>
                      </w:r>
                    </w:p>
                  </w:txbxContent>
                </v:textbox>
              </v:shape>
            </w:pict>
          </mc:Fallback>
        </mc:AlternateContent>
      </w:r>
      <w:r>
        <w:rPr>
          <w:noProof/>
          <w:lang w:eastAsia="fr-FR"/>
        </w:rPr>
        <mc:AlternateContent>
          <mc:Choice Requires="wps">
            <w:drawing>
              <wp:anchor distT="0" distB="0" distL="114300" distR="114300" simplePos="0" relativeHeight="251631104" behindDoc="0" locked="0" layoutInCell="1" allowOverlap="1" wp14:anchorId="10C8C6B4" wp14:editId="10C8C6B5">
                <wp:simplePos x="0" y="0"/>
                <wp:positionH relativeFrom="column">
                  <wp:posOffset>1139825</wp:posOffset>
                </wp:positionH>
                <wp:positionV relativeFrom="paragraph">
                  <wp:posOffset>3281045</wp:posOffset>
                </wp:positionV>
                <wp:extent cx="1819910" cy="499745"/>
                <wp:effectExtent l="19050" t="19050" r="46990" b="33655"/>
                <wp:wrapNone/>
                <wp:docPr id="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9910" cy="499745"/>
                        </a:xfrm>
                        <a:prstGeom prst="notchedRightArrow">
                          <a:avLst/>
                        </a:prstGeom>
                        <a:noFill/>
                        <a:ln w="9525">
                          <a:solidFill>
                            <a:srgbClr val="000000"/>
                          </a:solidFill>
                          <a:miter lim="800000"/>
                          <a:headEnd/>
                          <a:tailEnd/>
                        </a:ln>
                      </wps:spPr>
                      <wps:txbx>
                        <w:txbxContent>
                          <w:p w14:paraId="10C8C708" w14:textId="77777777" w:rsidR="008070FF" w:rsidRPr="004E635E" w:rsidRDefault="008070FF" w:rsidP="00C70F30">
                            <w:pPr>
                              <w:jc w:val="center"/>
                            </w:pPr>
                            <w:r w:rsidRPr="004E635E">
                              <w:t>Racine du disque dur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C6B4" id="_x0000_t94" coordsize="21600,21600" o:spt="94" adj="16200,5400" path="m@0,l@0@1,0@1@5,10800,0@2@0@2@0,21600,21600,10800xe">
                <v:stroke joinstyle="miter"/>
                <v:formulas>
                  <v:f eqn="val #0"/>
                  <v:f eqn="val #1"/>
                  <v:f eqn="sum height 0 #1"/>
                  <v:f eqn="sum 10800 0 #1"/>
                  <v:f eqn="sum width 0 #0"/>
                  <v:f eqn="prod @4 @3 10800"/>
                  <v:f eqn="sum width 0 @5"/>
                </v:formulas>
                <v:path o:connecttype="custom" o:connectlocs="@0,0;@5,10800;@0,21600;21600,10800" o:connectangles="270,180,90,0" textboxrect="@5,@1,@6,@2"/>
                <v:handles>
                  <v:h position="#0,#1" xrange="0,21600" yrange="0,10800"/>
                </v:handles>
              </v:shapetype>
              <v:shape id="_x0000_s1040" type="#_x0000_t94" style="position:absolute;margin-left:89.75pt;margin-top:258.35pt;width:143.3pt;height:39.35pt;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" adj="18634" filled="f">
                <v:textbox>
                  <w:txbxContent>
                    <w:p w14:paraId="10C8C708" w14:textId="77777777" w:rsidR="008070FF" w:rsidRPr="004E635E" w:rsidRDefault="008070FF" w:rsidP="00C70F30">
                      <w:pPr>
                        <w:jc w:val="center"/>
                      </w:pPr>
                      <w:r w:rsidRPr="004E635E">
                        <w:t>Racine du disque dur</w:t>
                      </w:r>
                    </w:p>
                  </w:txbxContent>
                </v:textbox>
              </v:shape>
            </w:pict>
          </mc:Fallback>
        </mc:AlternateContent>
      </w:r>
      <w:r>
        <w:rPr>
          <w:noProof/>
          <w:lang w:eastAsia="fr-FR"/>
        </w:rPr>
        <mc:AlternateContent>
          <mc:Choice Requires="wps">
            <w:drawing>
              <wp:anchor distT="0" distB="0" distL="114300" distR="114300" simplePos="0" relativeHeight="251627008" behindDoc="0" locked="0" layoutInCell="1" allowOverlap="1" wp14:anchorId="10C8C6B6" wp14:editId="10C8C6B7">
                <wp:simplePos x="0" y="0"/>
                <wp:positionH relativeFrom="column">
                  <wp:posOffset>3231515</wp:posOffset>
                </wp:positionH>
                <wp:positionV relativeFrom="paragraph">
                  <wp:posOffset>53975</wp:posOffset>
                </wp:positionV>
                <wp:extent cx="871855" cy="252095"/>
                <wp:effectExtent l="0" t="0" r="23495" b="14605"/>
                <wp:wrapNone/>
                <wp:docPr id="4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1855" cy="252095"/>
                        </a:xfrm>
                        <a:prstGeom prst="rect">
                          <a:avLst/>
                        </a:prstGeom>
                        <a:solidFill>
                          <a:schemeClr val="bg1">
                            <a:lumMod val="95000"/>
                          </a:schemeClr>
                        </a:solidFill>
                        <a:ln w="9525">
                          <a:solidFill>
                            <a:srgbClr val="000000"/>
                          </a:solidFill>
                          <a:miter lim="800000"/>
                          <a:headEnd/>
                          <a:tailEnd/>
                        </a:ln>
                      </wps:spPr>
                      <wps:txbx>
                        <w:txbxContent>
                          <w:p w14:paraId="10C8C709" w14:textId="77777777" w:rsidR="008070FF" w:rsidRPr="00FD201C" w:rsidRDefault="008070FF" w:rsidP="00C70F30">
                            <w:pPr>
                              <w:jc w:val="center"/>
                              <w:rPr>
                                <w:color w:val="000000" w:themeColor="text1"/>
                              </w:rPr>
                            </w:pPr>
                            <w:r>
                              <w:rPr>
                                <w:color w:val="000000" w:themeColor="text1"/>
                              </w:rPr>
                              <w:t>compte</w:t>
                            </w:r>
                            <w:r w:rsidRPr="00FD201C">
                              <w:rPr>
                                <w:color w:val="000000" w:themeColor="text1"/>
                              </w:rPr>
                              <w:t>.</w:t>
                            </w:r>
                            <w:r>
                              <w:rPr>
                                <w:color w:val="000000" w:themeColor="text1"/>
                              </w:rPr>
                              <w:t>xlsx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C8C6B6" id="_x0000_s1041" type="#_x0000_t202" style="position:absolute;margin-left:254.45pt;margin-top:4.25pt;width:68.65pt;height:19.85pt;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" fillcolor="#f2f2f2 [3052]">
                <v:textbox>
                  <w:txbxContent>
                    <w:p w14:paraId="10C8C709" w14:textId="77777777" w:rsidR="008070FF" w:rsidRPr="00FD201C" w:rsidRDefault="008070FF" w:rsidP="00C70F30">
                      <w:pPr>
                        <w:jc w:val="center"/>
                        <w:rPr>
                          <w:color w:val="000000" w:themeColor="text1"/>
                        </w:rPr>
                      </w:pPr>
                      <w:r>
                        <w:rPr>
                          <w:color w:val="000000" w:themeColor="text1"/>
                        </w:rPr>
                        <w:t>compte</w:t>
                      </w:r>
                      <w:r w:rsidRPr="00FD201C">
                        <w:rPr>
                          <w:color w:val="000000" w:themeColor="text1"/>
                        </w:rPr>
                        <w:t>.</w:t>
                      </w:r>
                      <w:r>
                        <w:rPr>
                          <w:color w:val="000000" w:themeColor="text1"/>
                        </w:rPr>
                        <w:t>xlsx</w:t>
                      </w:r>
                    </w:p>
                  </w:txbxContent>
                </v:textbox>
              </v:shape>
            </w:pict>
          </mc:Fallback>
        </mc:AlternateContent>
      </w:r>
      <w:r>
        <w:rPr>
          <w:noProof/>
          <w:lang w:eastAsia="fr-FR"/>
        </w:rPr>
        <mc:AlternateContent>
          <mc:Choice Requires="wps">
            <w:drawing>
              <wp:anchor distT="0" distB="0" distL="114300" distR="114300" simplePos="0" relativeHeight="251604480" behindDoc="0" locked="0" layoutInCell="1" allowOverlap="1" wp14:anchorId="10C8C6B8" wp14:editId="10C8C6B9">
                <wp:simplePos x="0" y="0"/>
                <wp:positionH relativeFrom="column">
                  <wp:posOffset>2316480</wp:posOffset>
                </wp:positionH>
                <wp:positionV relativeFrom="paragraph">
                  <wp:posOffset>1729740</wp:posOffset>
                </wp:positionV>
                <wp:extent cx="965200" cy="252095"/>
                <wp:effectExtent l="6350" t="5715" r="9525" b="8890"/>
                <wp:wrapNone/>
                <wp:docPr id="39"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5200" cy="252095"/>
                        </a:xfrm>
                        <a:prstGeom prst="rect">
                          <a:avLst/>
                        </a:prstGeom>
                        <a:pattFill prst="pct10">
                          <a:fgClr>
                            <a:schemeClr val="tx1">
                              <a:lumMod val="100000"/>
                              <a:lumOff val="0"/>
                            </a:schemeClr>
                          </a:fgClr>
                          <a:bgClr>
                            <a:schemeClr val="bg1">
                              <a:lumMod val="100000"/>
                              <a:lumOff val="0"/>
                            </a:schemeClr>
                          </a:bgClr>
                        </a:pattFill>
                        <a:ln w="9525">
                          <a:solidFill>
                            <a:srgbClr val="000000"/>
                          </a:solidFill>
                          <a:miter lim="800000"/>
                          <a:headEnd/>
                          <a:tailEnd/>
                        </a:ln>
                      </wps:spPr>
                      <wps:txbx>
                        <w:txbxContent>
                          <w:p w14:paraId="10C8C70A" w14:textId="77777777" w:rsidR="008070FF" w:rsidRPr="00FD201C" w:rsidRDefault="008070FF" w:rsidP="00C70F30">
                            <w:pPr>
                              <w:jc w:val="center"/>
                              <w:rPr>
                                <w:color w:val="000000" w:themeColor="text1"/>
                              </w:rPr>
                            </w:pPr>
                            <w:r w:rsidRPr="00FD201C">
                              <w:rPr>
                                <w:color w:val="000000" w:themeColor="text1"/>
                              </w:rPr>
                              <w:t>Windows\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C8C6B8" id="Text Box 46" o:spid="_x0000_s1042" type="#_x0000_t202" style="position:absolute;margin-left:182.4pt;margin-top:136.2pt;width:76pt;height:19.85pt;z-index:25160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" fillcolor="black [3213]">
                <v:fill r:id="rId118" o:title="" color2="white [3212]" type="pattern"/>
                <v:textbox>
                  <w:txbxContent>
                    <w:p w14:paraId="10C8C70A" w14:textId="77777777" w:rsidR="008070FF" w:rsidRPr="00FD201C" w:rsidRDefault="008070FF" w:rsidP="00C70F30">
                      <w:pPr>
                        <w:jc w:val="center"/>
                        <w:rPr>
                          <w:color w:val="000000" w:themeColor="text1"/>
                        </w:rPr>
                      </w:pPr>
                      <w:r w:rsidRPr="00FD201C">
                        <w:rPr>
                          <w:color w:val="000000" w:themeColor="text1"/>
                        </w:rPr>
                        <w:t>Windows\</w:t>
                      </w:r>
                    </w:p>
                  </w:txbxContent>
                </v:textbox>
              </v:shape>
            </w:pict>
          </mc:Fallback>
        </mc:AlternateContent>
      </w:r>
      <w:r>
        <w:rPr>
          <w:noProof/>
          <w:lang w:eastAsia="fr-FR"/>
        </w:rPr>
        <mc:AlternateContent>
          <mc:Choice Requires="wps">
            <w:drawing>
              <wp:anchor distT="0" distB="0" distL="114300" distR="114300" simplePos="0" relativeHeight="251614720" behindDoc="0" locked="0" layoutInCell="1" allowOverlap="1" wp14:anchorId="10C8C6BA" wp14:editId="10C8C6BB">
                <wp:simplePos x="0" y="0"/>
                <wp:positionH relativeFrom="column">
                  <wp:posOffset>3552190</wp:posOffset>
                </wp:positionH>
                <wp:positionV relativeFrom="paragraph">
                  <wp:posOffset>1715135</wp:posOffset>
                </wp:positionV>
                <wp:extent cx="965200" cy="252095"/>
                <wp:effectExtent l="13335" t="10160" r="12065" b="13970"/>
                <wp:wrapNone/>
                <wp:docPr id="38"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5200" cy="252095"/>
                        </a:xfrm>
                        <a:prstGeom prst="rect">
                          <a:avLst/>
                        </a:prstGeom>
                        <a:pattFill prst="pct10">
                          <a:fgClr>
                            <a:schemeClr val="tx1">
                              <a:lumMod val="100000"/>
                              <a:lumOff val="0"/>
                            </a:schemeClr>
                          </a:fgClr>
                          <a:bgClr>
                            <a:schemeClr val="bg1">
                              <a:lumMod val="100000"/>
                              <a:lumOff val="0"/>
                            </a:schemeClr>
                          </a:bgClr>
                        </a:pattFill>
                        <a:ln w="9525">
                          <a:solidFill>
                            <a:srgbClr val="000000"/>
                          </a:solidFill>
                          <a:miter lim="800000"/>
                          <a:headEnd/>
                          <a:tailEnd/>
                        </a:ln>
                      </wps:spPr>
                      <wps:txbx>
                        <w:txbxContent>
                          <w:p w14:paraId="10C8C70B" w14:textId="77777777" w:rsidR="008070FF" w:rsidRPr="00FD201C" w:rsidRDefault="008070FF" w:rsidP="00C70F30">
                            <w:pPr>
                              <w:jc w:val="center"/>
                              <w:rPr>
                                <w:color w:val="000000" w:themeColor="text1"/>
                              </w:rPr>
                            </w:pPr>
                            <w:r>
                              <w:rPr>
                                <w:color w:val="000000" w:themeColor="text1"/>
                              </w:rPr>
                              <w:t>Utilisateurs</w:t>
                            </w:r>
                            <w:r w:rsidRPr="00FD201C">
                              <w:rPr>
                                <w:color w:val="000000" w:themeColor="text1"/>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C8C6BA" id="Text Box 51" o:spid="_x0000_s1043" type="#_x0000_t202" style="position:absolute;margin-left:279.7pt;margin-top:135.05pt;width:76pt;height:19.85pt;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" fillcolor="black [3213]">
                <v:fill r:id="rId118" o:title="" color2="white [3212]" type="pattern"/>
                <v:textbox>
                  <w:txbxContent>
                    <w:p w14:paraId="10C8C70B" w14:textId="77777777" w:rsidR="008070FF" w:rsidRPr="00FD201C" w:rsidRDefault="008070FF" w:rsidP="00C70F30">
                      <w:pPr>
                        <w:jc w:val="center"/>
                        <w:rPr>
                          <w:color w:val="000000" w:themeColor="text1"/>
                        </w:rPr>
                      </w:pPr>
                      <w:r>
                        <w:rPr>
                          <w:color w:val="000000" w:themeColor="text1"/>
                        </w:rPr>
                        <w:t>Utilisateurs</w:t>
                      </w:r>
                      <w:r w:rsidRPr="00FD201C">
                        <w:rPr>
                          <w:color w:val="000000" w:themeColor="text1"/>
                        </w:rPr>
                        <w:t>\</w:t>
                      </w:r>
                    </w:p>
                  </w:txbxContent>
                </v:textbox>
              </v:shape>
            </w:pict>
          </mc:Fallback>
        </mc:AlternateContent>
      </w:r>
      <w:r>
        <w:rPr>
          <w:noProof/>
          <w:lang w:eastAsia="fr-FR"/>
        </w:rPr>
        <mc:AlternateContent>
          <mc:Choice Requires="wps">
            <w:drawing>
              <wp:anchor distT="0" distB="0" distL="114300" distR="114300" simplePos="0" relativeHeight="251608576" behindDoc="0" locked="0" layoutInCell="1" allowOverlap="1" wp14:anchorId="10C8C6BC" wp14:editId="10C8C6BD">
                <wp:simplePos x="0" y="0"/>
                <wp:positionH relativeFrom="column">
                  <wp:posOffset>1843405</wp:posOffset>
                </wp:positionH>
                <wp:positionV relativeFrom="paragraph">
                  <wp:posOffset>1232535</wp:posOffset>
                </wp:positionV>
                <wp:extent cx="948055" cy="252095"/>
                <wp:effectExtent l="9525" t="13335" r="13970" b="10795"/>
                <wp:wrapNone/>
                <wp:docPr id="36"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8055" cy="252095"/>
                        </a:xfrm>
                        <a:prstGeom prst="rect">
                          <a:avLst/>
                        </a:prstGeom>
                        <a:pattFill prst="pct10">
                          <a:fgClr>
                            <a:schemeClr val="tx1">
                              <a:lumMod val="100000"/>
                              <a:lumOff val="0"/>
                            </a:schemeClr>
                          </a:fgClr>
                          <a:bgClr>
                            <a:schemeClr val="bg1">
                              <a:lumMod val="100000"/>
                              <a:lumOff val="0"/>
                            </a:schemeClr>
                          </a:bgClr>
                        </a:pattFill>
                        <a:ln w="9525">
                          <a:solidFill>
                            <a:srgbClr val="000000"/>
                          </a:solidFill>
                          <a:miter lim="800000"/>
                          <a:headEnd/>
                          <a:tailEnd/>
                        </a:ln>
                      </wps:spPr>
                      <wps:txbx>
                        <w:txbxContent>
                          <w:p w14:paraId="10C8C70C" w14:textId="77777777" w:rsidR="008070FF" w:rsidRPr="0040041C" w:rsidRDefault="008070FF" w:rsidP="00C70F30">
                            <w:pPr>
                              <w:jc w:val="center"/>
                              <w:rPr>
                                <w:color w:val="FFFFFF" w:themeColor="background1"/>
                              </w:rPr>
                            </w:pPr>
                            <w:r w:rsidRPr="00FD201C">
                              <w:rPr>
                                <w:color w:val="000000" w:themeColor="text1"/>
                              </w:rPr>
                              <w:t>Fonts\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C8C6BC" id="Text Box 48" o:spid="_x0000_s1044" type="#_x0000_t202" style="position:absolute;margin-left:145.15pt;margin-top:97.05pt;width:74.65pt;height:19.85pt;z-index:25160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" fillcolor="black [3213]">
                <v:fill r:id="rId118" o:title="" color2="white [3212]" type="pattern"/>
                <v:textbox>
                  <w:txbxContent>
                    <w:p w14:paraId="10C8C70C" w14:textId="77777777" w:rsidR="008070FF" w:rsidRPr="0040041C" w:rsidRDefault="008070FF" w:rsidP="00C70F30">
                      <w:pPr>
                        <w:jc w:val="center"/>
                        <w:rPr>
                          <w:color w:val="FFFFFF" w:themeColor="background1"/>
                        </w:rPr>
                      </w:pPr>
                      <w:r w:rsidRPr="00FD201C">
                        <w:rPr>
                          <w:color w:val="000000" w:themeColor="text1"/>
                        </w:rPr>
                        <w:t>Fonts\</w:t>
                      </w:r>
                    </w:p>
                  </w:txbxContent>
                </v:textbox>
              </v:shape>
            </w:pict>
          </mc:Fallback>
        </mc:AlternateContent>
      </w:r>
      <w:r>
        <w:rPr>
          <w:noProof/>
          <w:lang w:eastAsia="fr-FR"/>
        </w:rPr>
        <mc:AlternateContent>
          <mc:Choice Requires="wps">
            <w:drawing>
              <wp:anchor distT="0" distB="0" distL="114300" distR="114300" simplePos="0" relativeHeight="251602432" behindDoc="0" locked="0" layoutInCell="1" allowOverlap="1" wp14:anchorId="10C8C6BE" wp14:editId="10C8C6BF">
                <wp:simplePos x="0" y="0"/>
                <wp:positionH relativeFrom="column">
                  <wp:posOffset>3077210</wp:posOffset>
                </wp:positionH>
                <wp:positionV relativeFrom="paragraph">
                  <wp:posOffset>3372485</wp:posOffset>
                </wp:positionV>
                <wp:extent cx="685800" cy="252095"/>
                <wp:effectExtent l="0" t="0" r="19050" b="14605"/>
                <wp:wrapNone/>
                <wp:docPr id="3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252095"/>
                        </a:xfrm>
                        <a:prstGeom prst="rect">
                          <a:avLst/>
                        </a:prstGeom>
                        <a:solidFill>
                          <a:schemeClr val="bg1"/>
                        </a:solidFill>
                        <a:ln w="9525">
                          <a:solidFill>
                            <a:srgbClr val="000000"/>
                          </a:solidFill>
                          <a:miter lim="800000"/>
                          <a:headEnd/>
                          <a:tailEnd/>
                        </a:ln>
                      </wps:spPr>
                      <wps:txbx>
                        <w:txbxContent>
                          <w:p w14:paraId="10C8C70D" w14:textId="77777777" w:rsidR="008070FF" w:rsidRPr="004E635E" w:rsidRDefault="008070FF" w:rsidP="00C70F30">
                            <w:pPr>
                              <w:jc w:val="center"/>
                              <w:rPr>
                                <w:b/>
                              </w:rPr>
                            </w:pPr>
                            <w:r w:rsidRPr="004E635E">
                              <w:rPr>
                                <w:b/>
                              </w:rP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C8C6BE" id="_x0000_s1045" type="#_x0000_t202" style="position:absolute;margin-left:242.3pt;margin-top:265.55pt;width:54pt;height:19.85pt;z-index:25160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" fillcolor="white [3212]">
                <v:textbox>
                  <w:txbxContent>
                    <w:p w14:paraId="10C8C70D" w14:textId="77777777" w:rsidR="008070FF" w:rsidRPr="004E635E" w:rsidRDefault="008070FF" w:rsidP="00C70F30">
                      <w:pPr>
                        <w:jc w:val="center"/>
                        <w:rPr>
                          <w:b/>
                        </w:rPr>
                      </w:pPr>
                      <w:r w:rsidRPr="004E635E">
                        <w:rPr>
                          <w:b/>
                        </w:rPr>
                        <w:t>C:\</w:t>
                      </w:r>
                    </w:p>
                  </w:txbxContent>
                </v:textbox>
              </v:shape>
            </w:pict>
          </mc:Fallback>
        </mc:AlternateContent>
      </w:r>
    </w:p>
    <w:p w14:paraId="10C8C55C" w14:textId="77777777" w:rsidR="00C70F30" w:rsidRDefault="00FF6693" w:rsidP="00C70F30">
      <w:r>
        <w:rPr>
          <w:noProof/>
          <w:lang w:eastAsia="fr-FR"/>
        </w:rPr>
        <mc:AlternateContent>
          <mc:Choice Requires="wps">
            <w:drawing>
              <wp:anchor distT="0" distB="0" distL="114300" distR="114300" simplePos="0" relativeHeight="251645440" behindDoc="0" locked="0" layoutInCell="1" allowOverlap="1" wp14:anchorId="10C8C6C0" wp14:editId="10C8C6C1">
                <wp:simplePos x="0" y="0"/>
                <wp:positionH relativeFrom="column">
                  <wp:posOffset>4349750</wp:posOffset>
                </wp:positionH>
                <wp:positionV relativeFrom="paragraph">
                  <wp:posOffset>264160</wp:posOffset>
                </wp:positionV>
                <wp:extent cx="389255" cy="647065"/>
                <wp:effectExtent l="20320" t="53340" r="66675" b="23495"/>
                <wp:wrapNone/>
                <wp:docPr id="33" name="Connecteur droit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89255" cy="647065"/>
                        </a:xfrm>
                        <a:prstGeom prst="line">
                          <a:avLst/>
                        </a:prstGeom>
                        <a:noFill/>
                        <a:ln w="28575">
                          <a:solidFill>
                            <a:srgbClr val="FF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29EE6B7A" id="Connecteur droit 34" o:spid="_x0000_s1026" style="position:absolute;flip:y;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2.5pt,20.8pt" to="373.15pt,7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" strokecolor="red" strokeweight="2.25pt">
                <v:stroke endarrow="block" joinstyle="miter"/>
              </v:line>
            </w:pict>
          </mc:Fallback>
        </mc:AlternateContent>
      </w:r>
    </w:p>
    <w:p w14:paraId="10C8C55D" w14:textId="77777777" w:rsidR="00C70F30" w:rsidRDefault="00FF6693" w:rsidP="00C70F30">
      <w:r>
        <w:rPr>
          <w:noProof/>
          <w:lang w:eastAsia="fr-FR"/>
        </w:rPr>
        <mc:AlternateContent>
          <mc:Choice Requires="wps">
            <w:drawing>
              <wp:anchor distT="0" distB="0" distL="114300" distR="114300" simplePos="0" relativeHeight="251659776" behindDoc="0" locked="0" layoutInCell="1" allowOverlap="1" wp14:anchorId="10C8C6C2" wp14:editId="10C8C6C3">
                <wp:simplePos x="0" y="0"/>
                <wp:positionH relativeFrom="column">
                  <wp:posOffset>1771650</wp:posOffset>
                </wp:positionH>
                <wp:positionV relativeFrom="paragraph">
                  <wp:posOffset>271780</wp:posOffset>
                </wp:positionV>
                <wp:extent cx="325120" cy="314325"/>
                <wp:effectExtent l="61595" t="60325" r="22860" b="15875"/>
                <wp:wrapNone/>
                <wp:docPr id="32" name="Connecteur droit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25120" cy="314325"/>
                        </a:xfrm>
                        <a:prstGeom prst="line">
                          <a:avLst/>
                        </a:prstGeom>
                        <a:noFill/>
                        <a:ln w="28575">
                          <a:solidFill>
                            <a:srgbClr val="FF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77DAF012" id="Connecteur droit 43" o:spid="_x0000_s1026" style="position:absolute;flip:x y;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9.5pt,21.4pt" to="165.1pt,4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" strokecolor="red" strokeweight="2.25pt">
                <v:stroke endarrow="block" joinstyle="miter"/>
              </v:line>
            </w:pict>
          </mc:Fallback>
        </mc:AlternateContent>
      </w:r>
      <w:r>
        <w:rPr>
          <w:noProof/>
          <w:lang w:eastAsia="fr-FR"/>
        </w:rPr>
        <mc:AlternateContent>
          <mc:Choice Requires="wps">
            <w:drawing>
              <wp:anchor distT="0" distB="0" distL="114300" distR="114300" simplePos="0" relativeHeight="251635200" behindDoc="0" locked="0" layoutInCell="1" allowOverlap="1" wp14:anchorId="10C8C6C4" wp14:editId="10C8C6C5">
                <wp:simplePos x="0" y="0"/>
                <wp:positionH relativeFrom="column">
                  <wp:posOffset>2960370</wp:posOffset>
                </wp:positionH>
                <wp:positionV relativeFrom="paragraph">
                  <wp:posOffset>315595</wp:posOffset>
                </wp:positionV>
                <wp:extent cx="0" cy="764540"/>
                <wp:effectExtent l="69215" t="27940" r="73660" b="17145"/>
                <wp:wrapNone/>
                <wp:docPr id="285" name="Connecteur droit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0" cy="764540"/>
                        </a:xfrm>
                        <a:prstGeom prst="line">
                          <a:avLst/>
                        </a:prstGeom>
                        <a:noFill/>
                        <a:ln w="28575">
                          <a:solidFill>
                            <a:srgbClr val="FF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7209C95C" id="Connecteur droit 28" o:spid="_x0000_s1026" style="position:absolute;flip:x y;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3.1pt,24.85pt" to="233.1pt,8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" strokecolor="red" strokeweight="2.25pt">
                <v:stroke endarrow="block" joinstyle="miter"/>
              </v:line>
            </w:pict>
          </mc:Fallback>
        </mc:AlternateContent>
      </w:r>
      <w:r>
        <w:rPr>
          <w:noProof/>
          <w:lang w:eastAsia="fr-FR"/>
        </w:rPr>
        <mc:AlternateContent>
          <mc:Choice Requires="wps">
            <w:drawing>
              <wp:anchor distT="0" distB="0" distL="114300" distR="114300" simplePos="0" relativeHeight="251606528" behindDoc="0" locked="0" layoutInCell="1" allowOverlap="1" wp14:anchorId="10C8C6C6" wp14:editId="10C8C6C7">
                <wp:simplePos x="0" y="0"/>
                <wp:positionH relativeFrom="column">
                  <wp:posOffset>2392680</wp:posOffset>
                </wp:positionH>
                <wp:positionV relativeFrom="paragraph">
                  <wp:posOffset>73660</wp:posOffset>
                </wp:positionV>
                <wp:extent cx="948055" cy="258445"/>
                <wp:effectExtent l="6350" t="5080" r="7620" b="12700"/>
                <wp:wrapNone/>
                <wp:docPr id="284"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8055" cy="258445"/>
                        </a:xfrm>
                        <a:prstGeom prst="rect">
                          <a:avLst/>
                        </a:prstGeom>
                        <a:pattFill prst="pct10">
                          <a:fgClr>
                            <a:schemeClr val="tx1">
                              <a:lumMod val="100000"/>
                              <a:lumOff val="0"/>
                            </a:schemeClr>
                          </a:fgClr>
                          <a:bgClr>
                            <a:schemeClr val="bg1">
                              <a:lumMod val="100000"/>
                              <a:lumOff val="0"/>
                            </a:schemeClr>
                          </a:bgClr>
                        </a:pattFill>
                        <a:ln w="9525">
                          <a:solidFill>
                            <a:srgbClr val="000000"/>
                          </a:solidFill>
                          <a:miter lim="800000"/>
                          <a:headEnd/>
                          <a:tailEnd/>
                        </a:ln>
                      </wps:spPr>
                      <wps:txbx>
                        <w:txbxContent>
                          <w:p w14:paraId="10C8C70E" w14:textId="77777777" w:rsidR="008070FF" w:rsidRPr="00FD201C" w:rsidRDefault="008070FF" w:rsidP="00C70F30">
                            <w:pPr>
                              <w:jc w:val="center"/>
                              <w:rPr>
                                <w:color w:val="000000" w:themeColor="text1"/>
                              </w:rPr>
                            </w:pPr>
                            <w:r w:rsidRPr="00FD201C">
                              <w:rPr>
                                <w:color w:val="000000" w:themeColor="text1"/>
                              </w:rPr>
                              <w:t>System32\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C8C6C6" id="Text Box 47" o:spid="_x0000_s1046" type="#_x0000_t202" style="position:absolute;margin-left:188.4pt;margin-top:5.8pt;width:74.65pt;height:20.35pt;z-index:25160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" fillcolor="black [3213]">
                <v:fill r:id="rId118" o:title="" color2="white [3212]" type="pattern"/>
                <v:textbox>
                  <w:txbxContent>
                    <w:p w14:paraId="10C8C70E" w14:textId="77777777" w:rsidR="008070FF" w:rsidRPr="00FD201C" w:rsidRDefault="008070FF" w:rsidP="00C70F30">
                      <w:pPr>
                        <w:jc w:val="center"/>
                        <w:rPr>
                          <w:color w:val="000000" w:themeColor="text1"/>
                        </w:rPr>
                      </w:pPr>
                      <w:r w:rsidRPr="00FD201C">
                        <w:rPr>
                          <w:color w:val="000000" w:themeColor="text1"/>
                        </w:rPr>
                        <w:t>System32\</w:t>
                      </w:r>
                    </w:p>
                  </w:txbxContent>
                </v:textbox>
              </v:shape>
            </w:pict>
          </mc:Fallback>
        </mc:AlternateContent>
      </w:r>
    </w:p>
    <w:p w14:paraId="10C8C55E" w14:textId="77777777" w:rsidR="00C70F30" w:rsidRDefault="00C70F30" w:rsidP="00C70F30"/>
    <w:p w14:paraId="10C8C55F" w14:textId="77777777" w:rsidR="00C70F30" w:rsidRDefault="00FF6693" w:rsidP="00C70F30">
      <w:r>
        <w:rPr>
          <w:noProof/>
          <w:lang w:eastAsia="fr-FR"/>
        </w:rPr>
        <mc:AlternateContent>
          <mc:Choice Requires="wps">
            <w:drawing>
              <wp:anchor distT="0" distB="0" distL="114300" distR="114300" simplePos="0" relativeHeight="251633152" behindDoc="0" locked="0" layoutInCell="1" allowOverlap="1" wp14:anchorId="10C8C6C8" wp14:editId="10C8C6C9">
                <wp:simplePos x="0" y="0"/>
                <wp:positionH relativeFrom="column">
                  <wp:posOffset>2562860</wp:posOffset>
                </wp:positionH>
                <wp:positionV relativeFrom="paragraph">
                  <wp:posOffset>128270</wp:posOffset>
                </wp:positionV>
                <wp:extent cx="397510" cy="311785"/>
                <wp:effectExtent l="62230" t="67945" r="16510" b="20320"/>
                <wp:wrapNone/>
                <wp:docPr id="283" name="Connecteur droit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97510" cy="311785"/>
                        </a:xfrm>
                        <a:prstGeom prst="line">
                          <a:avLst/>
                        </a:prstGeom>
                        <a:noFill/>
                        <a:ln w="28575">
                          <a:solidFill>
                            <a:srgbClr val="FF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23857B27" id="Connecteur droit 27" o:spid="_x0000_s1026" style="position:absolute;flip:x y;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1.8pt,10.1pt" to="233.1pt,3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" strokecolor="red" strokeweight="2.25pt">
                <v:stroke endarrow="block" joinstyle="miter"/>
              </v:line>
            </w:pict>
          </mc:Fallback>
        </mc:AlternateContent>
      </w:r>
    </w:p>
    <w:p w14:paraId="10C8C560" w14:textId="77777777" w:rsidR="00C70F30" w:rsidRDefault="00FF6693" w:rsidP="00C70F30">
      <w:r>
        <w:rPr>
          <w:noProof/>
          <w:lang w:eastAsia="fr-FR"/>
        </w:rPr>
        <mc:AlternateContent>
          <mc:Choice Requires="wps">
            <w:drawing>
              <wp:anchor distT="0" distB="0" distL="114300" distR="114300" simplePos="0" relativeHeight="251661824" behindDoc="0" locked="0" layoutInCell="1" allowOverlap="1" wp14:anchorId="10C8C6CA" wp14:editId="10C8C6CB">
                <wp:simplePos x="0" y="0"/>
                <wp:positionH relativeFrom="column">
                  <wp:posOffset>3493770</wp:posOffset>
                </wp:positionH>
                <wp:positionV relativeFrom="paragraph">
                  <wp:posOffset>295275</wp:posOffset>
                </wp:positionV>
                <wp:extent cx="457200" cy="1463675"/>
                <wp:effectExtent l="21590" t="43815" r="73660" b="16510"/>
                <wp:wrapNone/>
                <wp:docPr id="282" name="Connecteur droit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57200" cy="1463675"/>
                        </a:xfrm>
                        <a:prstGeom prst="line">
                          <a:avLst/>
                        </a:prstGeom>
                        <a:noFill/>
                        <a:ln w="28575">
                          <a:solidFill>
                            <a:srgbClr val="FF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7E9AD3EA" id="Connecteur droit 30" o:spid="_x0000_s1026" style="position:absolute;flip:y;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5.1pt,23.25pt" to="311.1pt,1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" strokecolor="red" strokeweight="2.25pt">
                <v:stroke endarrow="block" joinstyle="miter"/>
              </v:line>
            </w:pict>
          </mc:Fallback>
        </mc:AlternateContent>
      </w:r>
    </w:p>
    <w:p w14:paraId="10C8C561" w14:textId="77777777" w:rsidR="00C70F30" w:rsidRDefault="00FF6693" w:rsidP="00C70F30">
      <w:r>
        <w:rPr>
          <w:noProof/>
          <w:lang w:eastAsia="fr-FR"/>
        </w:rPr>
        <mc:AlternateContent>
          <mc:Choice Requires="wps">
            <w:drawing>
              <wp:anchor distT="0" distB="0" distL="114300" distR="114300" simplePos="0" relativeHeight="251637248" behindDoc="0" locked="0" layoutInCell="1" allowOverlap="1" wp14:anchorId="10C8C6CC" wp14:editId="10C8C6CD">
                <wp:simplePos x="0" y="0"/>
                <wp:positionH relativeFrom="column">
                  <wp:posOffset>2960370</wp:posOffset>
                </wp:positionH>
                <wp:positionV relativeFrom="paragraph">
                  <wp:posOffset>28575</wp:posOffset>
                </wp:positionV>
                <wp:extent cx="533400" cy="1409065"/>
                <wp:effectExtent l="69215" t="43180" r="16510" b="14605"/>
                <wp:wrapNone/>
                <wp:docPr id="280" name="Connecteur droit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33400" cy="1409065"/>
                        </a:xfrm>
                        <a:prstGeom prst="line">
                          <a:avLst/>
                        </a:prstGeom>
                        <a:noFill/>
                        <a:ln w="28575">
                          <a:solidFill>
                            <a:srgbClr val="FF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15E84B01" id="Connecteur droit 29" o:spid="_x0000_s1026" style="position:absolute;flip:x y;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3.1pt,2.25pt" to="275.1pt,11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" strokecolor="red" strokeweight="2.25pt">
                <v:stroke endarrow="block" joinstyle="miter"/>
              </v:line>
            </w:pict>
          </mc:Fallback>
        </mc:AlternateContent>
      </w:r>
    </w:p>
    <w:tbl>
      <w:tblPr>
        <w:tblStyle w:val="Grilledutableau"/>
        <w:tblpPr w:leftFromText="141" w:rightFromText="141" w:vertAnchor="text" w:horzAnchor="margin" w:tblpXSpec="right" w:tblpY="50"/>
        <w:tblOverlap w:val="never"/>
        <w:tblW w:w="0" w:type="auto"/>
        <w:tblLook w:val="04A0" w:firstRow="1" w:lastRow="0" w:firstColumn="1" w:lastColumn="0" w:noHBand="0" w:noVBand="1"/>
      </w:tblPr>
      <w:tblGrid>
        <w:gridCol w:w="1384"/>
        <w:gridCol w:w="1134"/>
      </w:tblGrid>
      <w:tr w:rsidR="00B35D0E" w14:paraId="10C8C563" w14:textId="77777777" w:rsidTr="00B35D0E">
        <w:tc>
          <w:tcPr>
            <w:tcW w:w="2518" w:type="dxa"/>
            <w:gridSpan w:val="2"/>
            <w:shd w:val="clear" w:color="auto" w:fill="F2F2F2" w:themeFill="background1" w:themeFillShade="F2"/>
          </w:tcPr>
          <w:p w14:paraId="10C8C562" w14:textId="77777777" w:rsidR="00B35D0E" w:rsidRPr="00B35D0E" w:rsidRDefault="00B35D0E" w:rsidP="00B35D0E">
            <w:pPr>
              <w:jc w:val="center"/>
              <w:rPr>
                <w:b/>
              </w:rPr>
            </w:pPr>
            <w:r w:rsidRPr="00B35D0E">
              <w:rPr>
                <w:b/>
              </w:rPr>
              <w:t>Légende</w:t>
            </w:r>
          </w:p>
        </w:tc>
      </w:tr>
      <w:tr w:rsidR="00B35D0E" w14:paraId="10C8C566" w14:textId="77777777" w:rsidTr="00B35D0E">
        <w:tc>
          <w:tcPr>
            <w:tcW w:w="1384" w:type="dxa"/>
            <w:vAlign w:val="center"/>
          </w:tcPr>
          <w:p w14:paraId="10C8C564" w14:textId="77777777" w:rsidR="00B35D0E" w:rsidRDefault="00FF6693" w:rsidP="00B35D0E">
            <w:pPr>
              <w:spacing w:before="120" w:after="120"/>
              <w:jc w:val="center"/>
            </w:pPr>
            <w:r>
              <w:rPr>
                <w:noProof/>
                <w:lang w:eastAsia="fr-FR"/>
              </w:rPr>
              <mc:AlternateContent>
                <mc:Choice Requires="wps">
                  <w:drawing>
                    <wp:inline distT="0" distB="0" distL="0" distR="0" wp14:anchorId="10C8C6CE" wp14:editId="10C8C6CF">
                      <wp:extent cx="311785" cy="205105"/>
                      <wp:effectExtent l="11430" t="9525" r="10160" b="13970"/>
                      <wp:docPr id="278" name="Rectangle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1785" cy="205105"/>
                              </a:xfrm>
                              <a:prstGeom prst="rect">
                                <a:avLst/>
                              </a:prstGeom>
                              <a:pattFill prst="pct10">
                                <a:fgClr>
                                  <a:schemeClr val="tx1">
                                    <a:lumMod val="100000"/>
                                    <a:lumOff val="0"/>
                                  </a:schemeClr>
                                </a:fgClr>
                                <a:bgClr>
                                  <a:schemeClr val="bg1">
                                    <a:lumMod val="100000"/>
                                    <a:lumOff val="0"/>
                                  </a:schemeClr>
                                </a:bgClr>
                              </a:patt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w:pict>
                    <v:rect w14:anchorId="29CAE7A0" id="Rectangle 90" o:spid="_x0000_s1026" style="width:24.55pt;height:16.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" fillcolor="black [3213]">
                      <v:fill r:id="rId121" o:title="" color2="white [3212]" type="pattern"/>
                      <w10:anchorlock/>
                    </v:rect>
                  </w:pict>
                </mc:Fallback>
              </mc:AlternateContent>
            </w:r>
          </w:p>
        </w:tc>
        <w:tc>
          <w:tcPr>
            <w:tcW w:w="1134" w:type="dxa"/>
            <w:vAlign w:val="center"/>
          </w:tcPr>
          <w:p w14:paraId="10C8C565" w14:textId="77777777" w:rsidR="00B35D0E" w:rsidRDefault="00B35D0E" w:rsidP="00B35D0E">
            <w:r>
              <w:t>Dossier</w:t>
            </w:r>
          </w:p>
        </w:tc>
      </w:tr>
      <w:tr w:rsidR="00B35D0E" w14:paraId="10C8C569" w14:textId="77777777" w:rsidTr="00B35D0E">
        <w:tc>
          <w:tcPr>
            <w:tcW w:w="1384" w:type="dxa"/>
            <w:vAlign w:val="center"/>
          </w:tcPr>
          <w:p w14:paraId="10C8C567" w14:textId="77777777" w:rsidR="00B35D0E" w:rsidRDefault="00FF6693" w:rsidP="00B35D0E">
            <w:pPr>
              <w:spacing w:before="240" w:after="120"/>
              <w:jc w:val="center"/>
            </w:pPr>
            <w:r>
              <w:rPr>
                <w:noProof/>
                <w:lang w:eastAsia="fr-FR"/>
              </w:rPr>
              <mc:AlternateContent>
                <mc:Choice Requires="wps">
                  <w:drawing>
                    <wp:inline distT="0" distB="0" distL="0" distR="0" wp14:anchorId="10C8C6D0" wp14:editId="10C8C6D1">
                      <wp:extent cx="375920" cy="205105"/>
                      <wp:effectExtent l="11430" t="6350" r="12700" b="7620"/>
                      <wp:docPr id="274" name="Rectangle 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5920" cy="205105"/>
                              </a:xfrm>
                              <a:prstGeom prst="rect">
                                <a:avLst/>
                              </a:prstGeom>
                              <a:solidFill>
                                <a:schemeClr val="bg1">
                                  <a:lumMod val="85000"/>
                                  <a:lumOff val="0"/>
                                </a:schemeClr>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w:pict>
                    <v:rect w14:anchorId="0BA4BF5A" id="Rectangle 89" o:spid="_x0000_s1026" style="width:29.6pt;height:16.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" fillcolor="#d8d8d8 [2732]">
                      <w10:anchorlock/>
                    </v:rect>
                  </w:pict>
                </mc:Fallback>
              </mc:AlternateContent>
            </w:r>
          </w:p>
        </w:tc>
        <w:tc>
          <w:tcPr>
            <w:tcW w:w="1134" w:type="dxa"/>
            <w:vAlign w:val="center"/>
          </w:tcPr>
          <w:p w14:paraId="10C8C568" w14:textId="77777777" w:rsidR="00B35D0E" w:rsidRDefault="00B35D0E" w:rsidP="00B35D0E">
            <w:r>
              <w:t>Fichier</w:t>
            </w:r>
          </w:p>
        </w:tc>
      </w:tr>
      <w:tr w:rsidR="00B35D0E" w14:paraId="10C8C56C" w14:textId="77777777" w:rsidTr="00B35D0E">
        <w:tc>
          <w:tcPr>
            <w:tcW w:w="1384" w:type="dxa"/>
          </w:tcPr>
          <w:p w14:paraId="10C8C56A" w14:textId="77777777" w:rsidR="00B35D0E" w:rsidRDefault="00FF6693" w:rsidP="00B35D0E">
            <w:pPr>
              <w:spacing w:before="120" w:after="120"/>
              <w:jc w:val="center"/>
            </w:pPr>
            <w:r>
              <w:rPr>
                <w:noProof/>
                <w:lang w:eastAsia="fr-FR"/>
              </w:rPr>
              <mc:AlternateContent>
                <mc:Choice Requires="wps">
                  <w:drawing>
                    <wp:inline distT="0" distB="0" distL="0" distR="0" wp14:anchorId="10C8C6D2" wp14:editId="10C8C6D3">
                      <wp:extent cx="467360" cy="0"/>
                      <wp:effectExtent l="16510" t="69215" r="30480" b="73660"/>
                      <wp:docPr id="229" name="Connecteur droit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7360" cy="0"/>
                              </a:xfrm>
                              <a:prstGeom prst="line">
                                <a:avLst/>
                              </a:prstGeom>
                              <a:noFill/>
                              <a:ln w="28575">
                                <a:solidFill>
                                  <a:srgbClr val="FF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inline>
                  </w:drawing>
                </mc:Choice>
                <mc:Fallback>
                  <w:pict>
                    <v:line w14:anchorId="1ED496F2" id="Connecteur droit 40" o:spid="_x0000_s1026" style="visibility:visible;mso-wrap-style:square;mso-left-percent:-10001;mso-top-percent:-10001;mso-position-horizontal:absolute;mso-position-horizontal-relative:char;mso-position-vertical:absolute;mso-position-vertical-relative:line;mso-left-percent:-10001;mso-top-percent:-10001" from="0,0" to="36.8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" strokecolor="red" strokeweight="2.25pt">
                      <v:stroke endarrow="block" joinstyle="miter"/>
                      <w10:anchorlock/>
                    </v:line>
                  </w:pict>
                </mc:Fallback>
              </mc:AlternateContent>
            </w:r>
          </w:p>
        </w:tc>
        <w:tc>
          <w:tcPr>
            <w:tcW w:w="1134" w:type="dxa"/>
            <w:vAlign w:val="center"/>
          </w:tcPr>
          <w:p w14:paraId="10C8C56B" w14:textId="77777777" w:rsidR="00B35D0E" w:rsidRDefault="00B35D0E" w:rsidP="00B35D0E">
            <w:r>
              <w:t>Contient</w:t>
            </w:r>
          </w:p>
        </w:tc>
      </w:tr>
    </w:tbl>
    <w:p w14:paraId="10C8C56D" w14:textId="77777777" w:rsidR="00C70F30" w:rsidRDefault="00C70F30" w:rsidP="00C70F30"/>
    <w:p w14:paraId="10C8C56E" w14:textId="77777777" w:rsidR="00C70F30" w:rsidRDefault="00C70F30" w:rsidP="00C70F30"/>
    <w:p w14:paraId="10C8C56F" w14:textId="77777777" w:rsidR="00C70F30" w:rsidRDefault="00C70F30" w:rsidP="00C70F30"/>
    <w:p w14:paraId="10C8C570" w14:textId="77777777" w:rsidR="00C70F30" w:rsidRDefault="00C70F30" w:rsidP="00C70F30"/>
    <w:p w14:paraId="10C8C571" w14:textId="77777777" w:rsidR="00C70F30" w:rsidRDefault="00C70F30" w:rsidP="008C3BEF">
      <w:pPr>
        <w:pBdr>
          <w:bottom w:val="dashed" w:sz="4" w:space="1" w:color="auto"/>
        </w:pBdr>
      </w:pPr>
    </w:p>
    <w:p w14:paraId="10C8C572" w14:textId="77777777" w:rsidR="00B35D0E" w:rsidRDefault="00B35D0E" w:rsidP="008C3BEF">
      <w:pPr>
        <w:pBdr>
          <w:bottom w:val="dashed" w:sz="4" w:space="1" w:color="auto"/>
        </w:pBdr>
      </w:pPr>
    </w:p>
    <w:p w14:paraId="503CA171" w14:textId="1C850DC7" w:rsidR="0029435C" w:rsidRDefault="008C3BEF">
      <w:r>
        <w:t xml:space="preserve">Par exemple : Si je veux utiliser le </w:t>
      </w:r>
      <w:r w:rsidRPr="008C3BEF">
        <w:rPr>
          <w:b/>
        </w:rPr>
        <w:t>programme Loupe</w:t>
      </w:r>
      <w:r>
        <w:t xml:space="preserve">, je dois parcourir le chemin </w:t>
      </w:r>
      <w:r w:rsidRPr="008C3BEF">
        <w:rPr>
          <w:b/>
        </w:rPr>
        <w:t>C:\Windows\System32\</w:t>
      </w:r>
      <w:r w:rsidR="007F6AE7">
        <w:rPr>
          <w:b/>
        </w:rPr>
        <w:br/>
      </w:r>
      <w:r w:rsidR="007F6AE7">
        <w:t>et pour revenir à la racine, il me faut faire le chemin inverse (principe de récursivité</w:t>
      </w:r>
      <w:r w:rsidR="00667483">
        <w:t xml:space="preserve">) </w:t>
      </w:r>
      <w:r>
        <w:br/>
        <w:t xml:space="preserve">D’où </w:t>
      </w:r>
      <w:r w:rsidRPr="008C3BEF">
        <w:rPr>
          <w:b/>
        </w:rPr>
        <w:t>le grand intérêt de</w:t>
      </w:r>
      <w:r>
        <w:t xml:space="preserve"> </w:t>
      </w:r>
      <w:r w:rsidRPr="008C3BEF">
        <w:rPr>
          <w:b/>
        </w:rPr>
        <w:t>créer de raccourcis</w:t>
      </w:r>
      <w:r>
        <w:t xml:space="preserve"> dans la barre des tâches ou sur votre bureau pour accéder plus rapidement à </w:t>
      </w:r>
      <w:proofErr w:type="gramStart"/>
      <w:r>
        <w:t>vos application favorites</w:t>
      </w:r>
      <w:proofErr w:type="gramEnd"/>
    </w:p>
    <w:p w14:paraId="6CE6B90D" w14:textId="77777777" w:rsidR="0029435C" w:rsidRDefault="0029435C"/>
    <w:p w14:paraId="6A5619D6" w14:textId="4F16524E" w:rsidR="0029435C" w:rsidRDefault="0029435C">
      <w:r>
        <w:t xml:space="preserve">Cependant, </w:t>
      </w:r>
      <w:r w:rsidR="00D44D8E">
        <w:t xml:space="preserve">le principe </w:t>
      </w:r>
      <w:r w:rsidR="007D7754">
        <w:t xml:space="preserve">hiérarchique </w:t>
      </w:r>
      <w:r w:rsidR="00D44D8E">
        <w:t>d</w:t>
      </w:r>
      <w:r w:rsidR="007D7754">
        <w:t>e l’</w:t>
      </w:r>
      <w:r w:rsidR="00D44D8E">
        <w:t>arborescence tel que présenté ici, peut être masqué à l’utilisateur de Windows. En effet, l’explorateur de fichiers, restructure cette arborescence selon une logique plus fonctionnelle et thématique.</w:t>
      </w:r>
    </w:p>
    <w:p w14:paraId="10C8C573" w14:textId="410A45E4" w:rsidR="00E661C6" w:rsidRDefault="00E661C6">
      <w:r>
        <w:br w:type="page"/>
      </w:r>
    </w:p>
    <w:p w14:paraId="10C8C574" w14:textId="77777777" w:rsidR="008C3BEF" w:rsidRDefault="00E433BB" w:rsidP="008F13EE">
      <w:pPr>
        <w:pStyle w:val="Titre2"/>
      </w:pPr>
      <w:r>
        <w:lastRenderedPageBreak/>
        <w:t xml:space="preserve">Utiliser </w:t>
      </w:r>
      <w:r w:rsidR="00E661C6">
        <w:t>L’explorateur de fichiers</w:t>
      </w:r>
    </w:p>
    <w:p w14:paraId="10C8C575" w14:textId="715849ED" w:rsidR="00E661C6" w:rsidRDefault="00E661C6" w:rsidP="00E661C6">
      <w:pPr>
        <w:spacing w:after="120"/>
        <w:rPr>
          <w:i/>
        </w:rPr>
      </w:pPr>
      <w:r w:rsidRPr="00E661C6">
        <w:rPr>
          <w:i/>
        </w:rPr>
        <w:t xml:space="preserve">On dit aussi </w:t>
      </w:r>
      <w:r w:rsidR="007C76A4">
        <w:rPr>
          <w:i/>
        </w:rPr>
        <w:t>G</w:t>
      </w:r>
      <w:r w:rsidRPr="00E661C6">
        <w:rPr>
          <w:i/>
        </w:rPr>
        <w:t>estionnaire de fichier</w:t>
      </w:r>
      <w:r w:rsidR="00DA26FF">
        <w:rPr>
          <w:i/>
        </w:rPr>
        <w:t>s</w:t>
      </w:r>
    </w:p>
    <w:p w14:paraId="10C8C576" w14:textId="4189E50D" w:rsidR="00F4273D" w:rsidRDefault="00F4273D" w:rsidP="00E661C6">
      <w:pPr>
        <w:spacing w:after="120"/>
      </w:pPr>
      <w:r w:rsidRPr="0056068D">
        <w:rPr>
          <w:b/>
        </w:rPr>
        <w:t>L’explorateur</w:t>
      </w:r>
      <w:r>
        <w:t xml:space="preserve"> est une application Windows qui permet à l’utilisateur de </w:t>
      </w:r>
      <w:r w:rsidR="000F3DD3" w:rsidRPr="0056068D">
        <w:rPr>
          <w:b/>
        </w:rPr>
        <w:t>visualiser</w:t>
      </w:r>
      <w:r w:rsidR="000F3DD3">
        <w:t xml:space="preserve"> et </w:t>
      </w:r>
      <w:r w:rsidRPr="0056068D">
        <w:rPr>
          <w:b/>
        </w:rPr>
        <w:t>gérer</w:t>
      </w:r>
      <w:r>
        <w:t xml:space="preserve"> ses fichiers et dossiers.</w:t>
      </w:r>
      <w:r w:rsidR="0056068D">
        <w:t xml:space="preserve"> </w:t>
      </w:r>
    </w:p>
    <w:p w14:paraId="7A3912F7" w14:textId="7A964773" w:rsidR="000F3DD3" w:rsidRDefault="0056068D" w:rsidP="0056068D">
      <w:pPr>
        <w:spacing w:after="120"/>
      </w:pPr>
      <w:r>
        <w:t xml:space="preserve">Pratiquement, le </w:t>
      </w:r>
      <w:r>
        <w:rPr>
          <w:b/>
        </w:rPr>
        <w:t>G</w:t>
      </w:r>
      <w:r w:rsidRPr="0056068D">
        <w:rPr>
          <w:b/>
        </w:rPr>
        <w:t>estionnaire</w:t>
      </w:r>
      <w:r>
        <w:t xml:space="preserve"> </w:t>
      </w:r>
      <w:r w:rsidRPr="0056068D">
        <w:rPr>
          <w:b/>
        </w:rPr>
        <w:t>de</w:t>
      </w:r>
      <w:r>
        <w:t xml:space="preserve"> </w:t>
      </w:r>
      <w:r w:rsidRPr="0056068D">
        <w:rPr>
          <w:b/>
        </w:rPr>
        <w:t>fichier</w:t>
      </w:r>
      <w:r>
        <w:rPr>
          <w:b/>
        </w:rPr>
        <w:t>s</w:t>
      </w:r>
      <w:r>
        <w:t xml:space="preserve"> permet de n</w:t>
      </w:r>
      <w:r w:rsidR="000F3DD3">
        <w:t xml:space="preserve">aviguer dans </w:t>
      </w:r>
      <w:r>
        <w:t>la structure logique</w:t>
      </w:r>
      <w:r w:rsidR="00513549">
        <w:t xml:space="preserve"> du système</w:t>
      </w:r>
      <w:r>
        <w:t xml:space="preserve"> pour :</w:t>
      </w:r>
    </w:p>
    <w:p w14:paraId="7223B9BB" w14:textId="671D1700" w:rsidR="003B1893" w:rsidRDefault="003B1893" w:rsidP="009469FF">
      <w:pPr>
        <w:pStyle w:val="Paragraphedeliste"/>
        <w:numPr>
          <w:ilvl w:val="0"/>
          <w:numId w:val="23"/>
        </w:numPr>
        <w:spacing w:after="120"/>
      </w:pPr>
      <w:r>
        <w:t>Accéder à des dossiers et sous-dossiers</w:t>
      </w:r>
    </w:p>
    <w:p w14:paraId="37663572" w14:textId="31DA0D23" w:rsidR="003B1893" w:rsidRDefault="003B1893" w:rsidP="009469FF">
      <w:pPr>
        <w:pStyle w:val="Paragraphedeliste"/>
        <w:numPr>
          <w:ilvl w:val="0"/>
          <w:numId w:val="23"/>
        </w:numPr>
        <w:spacing w:after="120"/>
      </w:pPr>
      <w:r>
        <w:t>Créer, supprimer des dossiers ou des fichiers</w:t>
      </w:r>
    </w:p>
    <w:p w14:paraId="1477577E" w14:textId="427FE829" w:rsidR="003B1893" w:rsidRDefault="003B1893" w:rsidP="009469FF">
      <w:pPr>
        <w:pStyle w:val="Paragraphedeliste"/>
        <w:numPr>
          <w:ilvl w:val="0"/>
          <w:numId w:val="23"/>
        </w:numPr>
        <w:spacing w:after="120"/>
      </w:pPr>
      <w:r>
        <w:t>Organiser le contenu des dossiers : Tri, regroupement, type d’affichage</w:t>
      </w:r>
    </w:p>
    <w:p w14:paraId="661FE5CC" w14:textId="11B3EC95" w:rsidR="0056068D" w:rsidRDefault="0056068D" w:rsidP="009469FF">
      <w:pPr>
        <w:pStyle w:val="Paragraphedeliste"/>
        <w:numPr>
          <w:ilvl w:val="0"/>
          <w:numId w:val="23"/>
        </w:numPr>
        <w:spacing w:after="120"/>
      </w:pPr>
      <w:r>
        <w:t xml:space="preserve">Accéder aux </w:t>
      </w:r>
      <w:r w:rsidR="003B1893">
        <w:t>lecteurs</w:t>
      </w:r>
      <w:r>
        <w:t xml:space="preserve"> (disques durs, clé USB, lecteur/graveur optique etc.)</w:t>
      </w:r>
    </w:p>
    <w:p w14:paraId="5B36B746" w14:textId="46131F9D" w:rsidR="0056068D" w:rsidRDefault="0056068D" w:rsidP="009469FF">
      <w:pPr>
        <w:pStyle w:val="Paragraphedeliste"/>
        <w:numPr>
          <w:ilvl w:val="0"/>
          <w:numId w:val="23"/>
        </w:numPr>
        <w:spacing w:after="120"/>
      </w:pPr>
      <w:r>
        <w:t>Rechercher Renommer ou déplacer un fichier, un dossier</w:t>
      </w:r>
    </w:p>
    <w:p w14:paraId="31786631" w14:textId="2FBBE06A" w:rsidR="000F3DD3" w:rsidRDefault="000F3DD3" w:rsidP="009469FF">
      <w:pPr>
        <w:pStyle w:val="Paragraphedeliste"/>
        <w:numPr>
          <w:ilvl w:val="0"/>
          <w:numId w:val="23"/>
        </w:numPr>
        <w:spacing w:after="120"/>
      </w:pPr>
      <w:r>
        <w:t>Connecter un lecteur réseau</w:t>
      </w:r>
    </w:p>
    <w:p w14:paraId="6446003E" w14:textId="0DB50B3F" w:rsidR="003B1893" w:rsidRDefault="003B1893" w:rsidP="003B1893">
      <w:pPr>
        <w:spacing w:after="120"/>
      </w:pPr>
    </w:p>
    <w:p w14:paraId="14C5DD77" w14:textId="59252C0A" w:rsidR="003B1893" w:rsidRDefault="003B1893" w:rsidP="008F13EE">
      <w:pPr>
        <w:pStyle w:val="Titre3"/>
      </w:pPr>
      <w:r>
        <w:t>Explorer le système</w:t>
      </w:r>
    </w:p>
    <w:p w14:paraId="05CDDB00" w14:textId="26CEA3FF" w:rsidR="003B1893" w:rsidRPr="00292E04" w:rsidRDefault="003B1893" w:rsidP="003B1893">
      <w:pPr>
        <w:rPr>
          <w:i/>
        </w:rPr>
      </w:pPr>
      <w:r w:rsidRPr="00292E04">
        <w:rPr>
          <w:i/>
        </w:rPr>
        <w:t xml:space="preserve">Une </w:t>
      </w:r>
      <w:r>
        <w:rPr>
          <w:i/>
        </w:rPr>
        <w:t>exploration</w:t>
      </w:r>
      <w:r w:rsidRPr="00292E04">
        <w:rPr>
          <w:i/>
        </w:rPr>
        <w:t xml:space="preserve"> </w:t>
      </w:r>
      <w:r>
        <w:rPr>
          <w:i/>
        </w:rPr>
        <w:t>thématique et fonctionnelle</w:t>
      </w:r>
    </w:p>
    <w:p w14:paraId="45574E64" w14:textId="77777777" w:rsidR="003B1893" w:rsidRDefault="003B1893" w:rsidP="003B1893">
      <w:pPr>
        <w:spacing w:after="120" w:line="240" w:lineRule="auto"/>
      </w:pPr>
      <w:r w:rsidRPr="003B1893">
        <w:rPr>
          <w:b/>
        </w:rPr>
        <w:t>L’explorateur de fichiers</w:t>
      </w:r>
      <w:r>
        <w:t xml:space="preserve"> organise la structure logique des disques selon </w:t>
      </w:r>
      <w:r w:rsidRPr="00090598">
        <w:rPr>
          <w:b/>
        </w:rPr>
        <w:t>un principe toponymique</w:t>
      </w:r>
      <w:r>
        <w:t> :</w:t>
      </w:r>
    </w:p>
    <w:p w14:paraId="41671F6E" w14:textId="77777777" w:rsidR="003B1893" w:rsidRDefault="003B1893" w:rsidP="009469FF">
      <w:pPr>
        <w:pStyle w:val="Paragraphedeliste"/>
        <w:numPr>
          <w:ilvl w:val="0"/>
          <w:numId w:val="25"/>
        </w:numPr>
        <w:spacing w:after="120" w:line="240" w:lineRule="auto"/>
      </w:pPr>
      <w:r w:rsidRPr="004337FA">
        <w:rPr>
          <w:b/>
        </w:rPr>
        <w:t>Chaque lieu</w:t>
      </w:r>
      <w:r>
        <w:t xml:space="preserve"> remarquable du système </w:t>
      </w:r>
      <w:r w:rsidRPr="004337FA">
        <w:rPr>
          <w:b/>
        </w:rPr>
        <w:t>porte</w:t>
      </w:r>
      <w:r>
        <w:t xml:space="preserve"> </w:t>
      </w:r>
      <w:r w:rsidRPr="004337FA">
        <w:rPr>
          <w:b/>
        </w:rPr>
        <w:t>un nom</w:t>
      </w:r>
      <w:r>
        <w:t xml:space="preserve"> et est représenté par une icône qui ne laisse aucun doute à l’utilisateur sur sa fonctionnalité</w:t>
      </w:r>
    </w:p>
    <w:p w14:paraId="2C2D9548" w14:textId="77777777" w:rsidR="003B1893" w:rsidRDefault="003B1893" w:rsidP="003B1893">
      <w:pPr>
        <w:spacing w:after="120" w:line="240" w:lineRule="auto"/>
      </w:pPr>
      <w:r>
        <w:t xml:space="preserve">Chacun de ces lieux est un </w:t>
      </w:r>
      <w:r w:rsidRPr="005F7DA9">
        <w:rPr>
          <w:b/>
        </w:rPr>
        <w:t>dossier</w:t>
      </w:r>
      <w:r>
        <w:t xml:space="preserve"> </w:t>
      </w:r>
      <w:r w:rsidRPr="005F7DA9">
        <w:rPr>
          <w:b/>
        </w:rPr>
        <w:t>système</w:t>
      </w:r>
      <w:r>
        <w:t xml:space="preserve"> imposé par Windows et qui contient les sous-dossiers en rapport avec la fonctionnalité annoncée.</w:t>
      </w:r>
    </w:p>
    <w:p w14:paraId="6BC4A838" w14:textId="77777777" w:rsidR="003B1893" w:rsidRPr="00090C0F" w:rsidRDefault="003B1893" w:rsidP="003B1893">
      <w:pPr>
        <w:spacing w:after="120" w:line="240" w:lineRule="auto"/>
      </w:pPr>
      <w:r w:rsidRPr="005F7DA9">
        <w:rPr>
          <w:b/>
        </w:rPr>
        <w:t>Concrètement</w:t>
      </w:r>
      <w:r>
        <w:t xml:space="preserve">, en accédant au dossier </w:t>
      </w:r>
      <w:r w:rsidRPr="004804BC">
        <w:rPr>
          <w:b/>
        </w:rPr>
        <w:t>Réseau</w:t>
      </w:r>
      <w:r>
        <w:t>, l’utilisateur ne sera pas surpris d’y trouver une liste des périphériques connectés au réseau local plutôt que le disque dur système.</w:t>
      </w:r>
    </w:p>
    <w:p w14:paraId="26A36349" w14:textId="77777777" w:rsidR="003B1893" w:rsidRDefault="003B1893">
      <w:r>
        <w:br w:type="page"/>
      </w:r>
    </w:p>
    <w:p w14:paraId="60685ACC" w14:textId="77777777" w:rsidR="003E1331" w:rsidRDefault="003E1331" w:rsidP="008F13EE">
      <w:pPr>
        <w:pStyle w:val="Titre3"/>
      </w:pPr>
      <w:r>
        <w:lastRenderedPageBreak/>
        <w:t>Lancer l’explorateur</w:t>
      </w:r>
    </w:p>
    <w:p w14:paraId="0F13FCD9" w14:textId="1BF1731B" w:rsidR="00C45E7F" w:rsidRPr="00C45E7F" w:rsidRDefault="00C45E7F" w:rsidP="00C45E7F">
      <w:pPr>
        <w:spacing w:after="120"/>
        <w:rPr>
          <w:b/>
        </w:rPr>
      </w:pPr>
      <w:r>
        <w:rPr>
          <w:b/>
        </w:rPr>
        <w:t>Il existe au moins trois possibilités pour accéder à l’explorateur :</w:t>
      </w:r>
    </w:p>
    <w:p w14:paraId="5C97F194" w14:textId="0F69C468" w:rsidR="00637B88" w:rsidRPr="00C45E7F" w:rsidRDefault="00C45E7F" w:rsidP="009469FF">
      <w:pPr>
        <w:pStyle w:val="Paragraphedeliste"/>
        <w:numPr>
          <w:ilvl w:val="0"/>
          <w:numId w:val="28"/>
        </w:numPr>
        <w:spacing w:after="120"/>
        <w:rPr>
          <w:b/>
        </w:rPr>
      </w:pPr>
      <w:r>
        <w:rPr>
          <w:b/>
        </w:rPr>
        <w:t xml:space="preserve">  </w:t>
      </w:r>
      <w:r w:rsidR="003E1331" w:rsidRPr="00C45E7F">
        <w:rPr>
          <w:b/>
        </w:rPr>
        <w:t xml:space="preserve">Depuis la barre des tâches </w:t>
      </w:r>
    </w:p>
    <w:p w14:paraId="3FCA2BF6" w14:textId="46161F72" w:rsidR="003E1331" w:rsidRDefault="00637B88" w:rsidP="009469FF">
      <w:pPr>
        <w:pStyle w:val="Paragraphedeliste"/>
        <w:numPr>
          <w:ilvl w:val="1"/>
          <w:numId w:val="28"/>
        </w:numPr>
        <w:spacing w:after="120"/>
      </w:pPr>
      <w:r>
        <w:t>E</w:t>
      </w:r>
      <w:r w:rsidR="003E1331">
        <w:t>ffectuer un clic sur l’icône de l’explorateur de fichier</w:t>
      </w:r>
      <w:r>
        <w:t xml:space="preserve"> (</w:t>
      </w:r>
      <w:r w:rsidRPr="00AC541D">
        <w:rPr>
          <w:b/>
        </w:rPr>
        <w:t>1</w:t>
      </w:r>
      <w:r>
        <w:t>)</w:t>
      </w:r>
    </w:p>
    <w:p w14:paraId="0F6696FB" w14:textId="7AB89FE9" w:rsidR="003E1331" w:rsidRDefault="00AC541D" w:rsidP="003E1331">
      <w:pPr>
        <w:keepNext/>
        <w:spacing w:after="120"/>
      </w:pPr>
      <w:r w:rsidRPr="00C45E7F">
        <w:rPr>
          <w:b/>
          <w:noProof/>
          <w:lang w:eastAsia="fr-FR"/>
        </w:rPr>
        <w:drawing>
          <wp:anchor distT="0" distB="0" distL="114300" distR="114300" simplePos="0" relativeHeight="251694592" behindDoc="1" locked="0" layoutInCell="1" allowOverlap="1" wp14:anchorId="430C143C" wp14:editId="14E30510">
            <wp:simplePos x="0" y="0"/>
            <wp:positionH relativeFrom="margin">
              <wp:align>right</wp:align>
            </wp:positionH>
            <wp:positionV relativeFrom="paragraph">
              <wp:posOffset>761819</wp:posOffset>
            </wp:positionV>
            <wp:extent cx="2816225" cy="2642870"/>
            <wp:effectExtent l="0" t="0" r="3175" b="5080"/>
            <wp:wrapTight wrapText="bothSides">
              <wp:wrapPolygon edited="0">
                <wp:start x="1899" y="0"/>
                <wp:lineTo x="1899" y="17438"/>
                <wp:lineTo x="0" y="18683"/>
                <wp:lineTo x="0" y="20085"/>
                <wp:lineTo x="1753" y="21486"/>
                <wp:lineTo x="1899" y="21486"/>
                <wp:lineTo x="21478" y="21486"/>
                <wp:lineTo x="21478" y="0"/>
                <wp:lineTo x="1899" y="0"/>
              </wp:wrapPolygon>
            </wp:wrapTight>
            <wp:docPr id="105" name="Imag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avidB\AppData\Local\Temp\SNAGHTML5bbb7d7.PNG"/>
                    <pic:cNvPicPr>
                      <a:picLocks noChangeAspect="1" noChangeArrowheads="1"/>
                    </pic:cNvPicPr>
                  </pic:nvPicPr>
                  <pic:blipFill>
                    <a:blip r:embed="rId122">
                      <a:extLst>
                        <a:ext uri="{28A0092B-C50C-407E-A947-70E740481C1C}">
                          <a14:useLocalDpi xmlns:a14="http://schemas.microsoft.com/office/drawing/2010/main" val="0"/>
                        </a:ext>
                      </a:extLst>
                    </a:blip>
                    <a:stretch>
                      <a:fillRect/>
                    </a:stretch>
                  </pic:blipFill>
                  <pic:spPr bwMode="auto">
                    <a:xfrm>
                      <a:off x="0" y="0"/>
                      <a:ext cx="2816225" cy="26428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E1331">
        <w:rPr>
          <w:noProof/>
          <w:lang w:eastAsia="fr-FR"/>
        </w:rPr>
        <w:drawing>
          <wp:inline distT="0" distB="0" distL="0" distR="0" wp14:anchorId="12419437" wp14:editId="67BB8FD1">
            <wp:extent cx="4451985" cy="696595"/>
            <wp:effectExtent l="0" t="0" r="5715" b="8255"/>
            <wp:docPr id="101" name="Image 101" descr="C:\Users\DavidB\AppData\Local\Temp\SNAGHTML5b78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avidB\AppData\Local\Temp\SNAGHTML5b78005.PN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451985" cy="696595"/>
                    </a:xfrm>
                    <a:prstGeom prst="rect">
                      <a:avLst/>
                    </a:prstGeom>
                    <a:noFill/>
                    <a:ln>
                      <a:noFill/>
                    </a:ln>
                  </pic:spPr>
                </pic:pic>
              </a:graphicData>
            </a:graphic>
          </wp:inline>
        </w:drawing>
      </w:r>
    </w:p>
    <w:p w14:paraId="3C43573F" w14:textId="244B6043" w:rsidR="003E1331" w:rsidRDefault="003E1331" w:rsidP="003E1331">
      <w:pPr>
        <w:pStyle w:val="Lgende"/>
      </w:pPr>
      <w:r>
        <w:t xml:space="preserve">Figure </w:t>
      </w:r>
      <w:fldSimple w:instr=" SEQ Figure \* ARABIC ">
        <w:r w:rsidR="009469FF">
          <w:rPr>
            <w:noProof/>
          </w:rPr>
          <w:t>16</w:t>
        </w:r>
      </w:fldSimple>
      <w:r>
        <w:t xml:space="preserve"> : accéder à l'explorateur depuis la barre des tâches</w:t>
      </w:r>
    </w:p>
    <w:p w14:paraId="29AC7851" w14:textId="71078ACC" w:rsidR="00637B88" w:rsidRPr="00C45E7F" w:rsidRDefault="00C45E7F" w:rsidP="009469FF">
      <w:pPr>
        <w:pStyle w:val="Paragraphedeliste"/>
        <w:numPr>
          <w:ilvl w:val="0"/>
          <w:numId w:val="28"/>
        </w:numPr>
        <w:spacing w:after="120"/>
        <w:rPr>
          <w:b/>
        </w:rPr>
      </w:pPr>
      <w:r>
        <w:rPr>
          <w:b/>
        </w:rPr>
        <w:t xml:space="preserve"> </w:t>
      </w:r>
      <w:r w:rsidR="00637B88" w:rsidRPr="00C45E7F">
        <w:rPr>
          <w:b/>
        </w:rPr>
        <w:t>Depuis le menu Démarrer</w:t>
      </w:r>
      <w:r w:rsidR="00AC541D">
        <w:rPr>
          <w:b/>
        </w:rPr>
        <w:t xml:space="preserve"> (2)</w:t>
      </w:r>
    </w:p>
    <w:p w14:paraId="64F98234" w14:textId="64608886" w:rsidR="00637B88" w:rsidRDefault="00637B88" w:rsidP="009469FF">
      <w:pPr>
        <w:pStyle w:val="Paragraphedeliste"/>
        <w:numPr>
          <w:ilvl w:val="1"/>
          <w:numId w:val="28"/>
        </w:numPr>
        <w:spacing w:after="120"/>
      </w:pPr>
      <w:r>
        <w:t>Cliquer sur le bouton Démarrer</w:t>
      </w:r>
    </w:p>
    <w:p w14:paraId="7044C817" w14:textId="36AE3B16" w:rsidR="00637B88" w:rsidRDefault="00637B88" w:rsidP="009469FF">
      <w:pPr>
        <w:pStyle w:val="Paragraphedeliste"/>
        <w:numPr>
          <w:ilvl w:val="1"/>
          <w:numId w:val="28"/>
        </w:numPr>
        <w:spacing w:after="120"/>
      </w:pPr>
      <w:r>
        <w:t>Cliquer sur un des éléments du menu (</w:t>
      </w:r>
      <w:r w:rsidR="00AC541D">
        <w:rPr>
          <w:b/>
        </w:rPr>
        <w:t>3</w:t>
      </w:r>
      <w:r>
        <w:t>) pour lancer l’explorateur :</w:t>
      </w:r>
    </w:p>
    <w:p w14:paraId="339C7FB3" w14:textId="77777777" w:rsidR="00637B88" w:rsidRDefault="00637B88" w:rsidP="009469FF">
      <w:pPr>
        <w:pStyle w:val="Paragraphedeliste"/>
        <w:numPr>
          <w:ilvl w:val="2"/>
          <w:numId w:val="28"/>
        </w:numPr>
        <w:spacing w:after="120"/>
      </w:pPr>
      <w:r>
        <w:t>Dossier personnel</w:t>
      </w:r>
    </w:p>
    <w:p w14:paraId="5E9BE27A" w14:textId="77777777" w:rsidR="00637B88" w:rsidRDefault="00637B88" w:rsidP="009469FF">
      <w:pPr>
        <w:pStyle w:val="Paragraphedeliste"/>
        <w:numPr>
          <w:ilvl w:val="2"/>
          <w:numId w:val="28"/>
        </w:numPr>
        <w:spacing w:after="120"/>
      </w:pPr>
      <w:r>
        <w:t>Documents</w:t>
      </w:r>
    </w:p>
    <w:p w14:paraId="001D1850" w14:textId="056F75E6" w:rsidR="00637B88" w:rsidRDefault="00637B88" w:rsidP="009469FF">
      <w:pPr>
        <w:pStyle w:val="Paragraphedeliste"/>
        <w:numPr>
          <w:ilvl w:val="2"/>
          <w:numId w:val="28"/>
        </w:numPr>
        <w:spacing w:after="120"/>
      </w:pPr>
      <w:r>
        <w:t>Images</w:t>
      </w:r>
    </w:p>
    <w:p w14:paraId="26A24AF0" w14:textId="67E868E1" w:rsidR="00637B88" w:rsidRDefault="00637B88" w:rsidP="009469FF">
      <w:pPr>
        <w:pStyle w:val="Paragraphedeliste"/>
        <w:numPr>
          <w:ilvl w:val="2"/>
          <w:numId w:val="28"/>
        </w:numPr>
        <w:spacing w:after="120"/>
      </w:pPr>
      <w:r>
        <w:t>Musique</w:t>
      </w:r>
    </w:p>
    <w:p w14:paraId="3DDF5382" w14:textId="2EECA408" w:rsidR="003B1893" w:rsidRDefault="00C45E7F" w:rsidP="009469FF">
      <w:pPr>
        <w:pStyle w:val="Paragraphedeliste"/>
        <w:numPr>
          <w:ilvl w:val="2"/>
          <w:numId w:val="28"/>
        </w:numPr>
        <w:spacing w:after="120"/>
        <w:ind w:left="2154" w:hanging="357"/>
        <w:contextualSpacing w:val="0"/>
      </w:pPr>
      <w:r>
        <w:t>O</w:t>
      </w:r>
      <w:r w:rsidR="00637B88">
        <w:t>rdinateur</w:t>
      </w:r>
    </w:p>
    <w:p w14:paraId="475D8CF7" w14:textId="429FD398" w:rsidR="003B1893" w:rsidRDefault="003B1893"/>
    <w:p w14:paraId="139E96E4" w14:textId="7AC54F9A" w:rsidR="00C45E7F" w:rsidRPr="00C45E7F" w:rsidRDefault="003B1893" w:rsidP="009469FF">
      <w:pPr>
        <w:pStyle w:val="Paragraphedeliste"/>
        <w:numPr>
          <w:ilvl w:val="0"/>
          <w:numId w:val="28"/>
        </w:numPr>
        <w:spacing w:before="120" w:after="120"/>
        <w:ind w:left="714" w:hanging="357"/>
        <w:contextualSpacing w:val="0"/>
        <w:rPr>
          <w:b/>
        </w:rPr>
      </w:pPr>
      <w:r>
        <w:rPr>
          <w:noProof/>
          <w:lang w:eastAsia="fr-FR"/>
        </w:rPr>
        <w:drawing>
          <wp:anchor distT="0" distB="0" distL="114300" distR="114300" simplePos="0" relativeHeight="251696640" behindDoc="1" locked="0" layoutInCell="1" allowOverlap="1" wp14:anchorId="2D0A5838" wp14:editId="089528FC">
            <wp:simplePos x="0" y="0"/>
            <wp:positionH relativeFrom="column">
              <wp:posOffset>2757805</wp:posOffset>
            </wp:positionH>
            <wp:positionV relativeFrom="paragraph">
              <wp:posOffset>246561</wp:posOffset>
            </wp:positionV>
            <wp:extent cx="3311525" cy="1353820"/>
            <wp:effectExtent l="0" t="0" r="3175" b="0"/>
            <wp:wrapTight wrapText="bothSides">
              <wp:wrapPolygon edited="0">
                <wp:start x="0" y="0"/>
                <wp:lineTo x="0" y="21276"/>
                <wp:lineTo x="21496" y="21276"/>
                <wp:lineTo x="21496" y="0"/>
                <wp:lineTo x="0" y="0"/>
              </wp:wrapPolygon>
            </wp:wrapTight>
            <wp:docPr id="107" name="Image 107" descr="C:\Users\DavidB\AppData\Local\Temp\SNAGHTML5d442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avidB\AppData\Local\Temp\SNAGHTML5d44289.PN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311525" cy="1353820"/>
                    </a:xfrm>
                    <a:prstGeom prst="rect">
                      <a:avLst/>
                    </a:prstGeom>
                    <a:noFill/>
                    <a:ln>
                      <a:noFill/>
                    </a:ln>
                  </pic:spPr>
                </pic:pic>
              </a:graphicData>
            </a:graphic>
            <wp14:sizeRelH relativeFrom="page">
              <wp14:pctWidth>0</wp14:pctWidth>
            </wp14:sizeRelH>
            <wp14:sizeRelV relativeFrom="page">
              <wp14:pctHeight>0</wp14:pctHeight>
            </wp14:sizeRelV>
          </wp:anchor>
        </w:drawing>
      </w:r>
      <w:r w:rsidR="00C45E7F" w:rsidRPr="00C45E7F">
        <w:rPr>
          <w:b/>
        </w:rPr>
        <w:t xml:space="preserve">  </w:t>
      </w:r>
      <w:r w:rsidR="00AC541D">
        <w:rPr>
          <w:b/>
        </w:rPr>
        <w:t>Avec</w:t>
      </w:r>
      <w:r w:rsidR="00C45E7F" w:rsidRPr="00C45E7F">
        <w:rPr>
          <w:b/>
        </w:rPr>
        <w:t xml:space="preserve"> l’outil Exécuter</w:t>
      </w:r>
    </w:p>
    <w:p w14:paraId="7B512A79" w14:textId="2B29B9B0" w:rsidR="00C45E7F" w:rsidRDefault="00C45E7F" w:rsidP="009469FF">
      <w:pPr>
        <w:pStyle w:val="Paragraphedeliste"/>
        <w:numPr>
          <w:ilvl w:val="1"/>
          <w:numId w:val="28"/>
        </w:numPr>
        <w:spacing w:after="120"/>
      </w:pPr>
      <w:r>
        <w:t>Faire la combinaison clavier</w:t>
      </w:r>
      <w:r>
        <w:br/>
      </w:r>
      <w:r w:rsidR="00AC541D">
        <w:t>Touche Windows + R</w:t>
      </w:r>
      <w:r w:rsidR="00AC541D">
        <w:br/>
      </w:r>
      <w:r w:rsidR="00AC541D">
        <w:rPr>
          <w:noProof/>
          <w:lang w:eastAsia="fr-FR"/>
        </w:rPr>
        <w:drawing>
          <wp:inline distT="0" distB="0" distL="0" distR="0" wp14:anchorId="72E0D3A9" wp14:editId="18BCA1B9">
            <wp:extent cx="1189387" cy="303802"/>
            <wp:effectExtent l="0" t="0" r="0" b="1270"/>
            <wp:docPr id="106" name="Image 106" descr="C:\Users\DavidB\AppData\Local\Temp\SNAGHTML5cfce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avidB\AppData\Local\Temp\SNAGHTML5cfce92.PNG"/>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206037" cy="308055"/>
                    </a:xfrm>
                    <a:prstGeom prst="rect">
                      <a:avLst/>
                    </a:prstGeom>
                    <a:noFill/>
                    <a:ln>
                      <a:noFill/>
                    </a:ln>
                  </pic:spPr>
                </pic:pic>
              </a:graphicData>
            </a:graphic>
          </wp:inline>
        </w:drawing>
      </w:r>
      <w:r w:rsidR="00AC541D" w:rsidRPr="00AC541D">
        <w:t xml:space="preserve"> </w:t>
      </w:r>
    </w:p>
    <w:p w14:paraId="249EBBBC" w14:textId="2EAE5EAB" w:rsidR="00AC541D" w:rsidRDefault="00AC541D" w:rsidP="009469FF">
      <w:pPr>
        <w:pStyle w:val="Paragraphedeliste"/>
        <w:numPr>
          <w:ilvl w:val="1"/>
          <w:numId w:val="28"/>
        </w:numPr>
        <w:spacing w:after="120"/>
      </w:pPr>
      <w:r>
        <w:t xml:space="preserve">Dans la zone de texte (4), saisir </w:t>
      </w:r>
      <w:r w:rsidRPr="003C79AC">
        <w:rPr>
          <w:b/>
        </w:rPr>
        <w:t>explorer.exe</w:t>
      </w:r>
    </w:p>
    <w:p w14:paraId="634D7C81" w14:textId="04419E2B" w:rsidR="00AC541D" w:rsidRDefault="00AC541D" w:rsidP="009469FF">
      <w:pPr>
        <w:pStyle w:val="Paragraphedeliste"/>
        <w:numPr>
          <w:ilvl w:val="1"/>
          <w:numId w:val="28"/>
        </w:numPr>
        <w:spacing w:after="120"/>
      </w:pPr>
      <w:r w:rsidRPr="003C79AC">
        <w:rPr>
          <w:b/>
        </w:rPr>
        <w:t>Cliquer sur le bouton Ok</w:t>
      </w:r>
      <w:r>
        <w:t xml:space="preserve"> pour terminer</w:t>
      </w:r>
    </w:p>
    <w:p w14:paraId="10C8C577" w14:textId="77777777" w:rsidR="00E661C6" w:rsidRDefault="00E433BB" w:rsidP="008F13EE">
      <w:pPr>
        <w:pStyle w:val="Titre3"/>
        <w:rPr>
          <w:noProof/>
          <w:lang w:eastAsia="fr-FR"/>
        </w:rPr>
      </w:pPr>
      <w:r>
        <w:rPr>
          <w:noProof/>
          <w:lang w:eastAsia="fr-FR"/>
        </w:rPr>
        <w:lastRenderedPageBreak/>
        <w:t>Connaître les principaux éléments d’interface de l’explorateur</w:t>
      </w:r>
    </w:p>
    <w:p w14:paraId="10C8C578" w14:textId="06616468" w:rsidR="004D5B3A" w:rsidRDefault="00E21187" w:rsidP="0056068D">
      <w:pPr>
        <w:jc w:val="center"/>
      </w:pPr>
      <w:r>
        <w:rPr>
          <w:noProof/>
          <w:lang w:eastAsia="fr-FR"/>
        </w:rPr>
        <w:drawing>
          <wp:inline distT="0" distB="0" distL="0" distR="0" wp14:anchorId="10C8C6D4" wp14:editId="673BBE73">
            <wp:extent cx="5704114" cy="3739784"/>
            <wp:effectExtent l="0" t="0" r="0" b="0"/>
            <wp:docPr id="98" name="Image 98" descr="C:\Users\DavidB\AppData\Local\Temp\SNAGHTML45c9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DavidB\AppData\Local\Temp\SNAGHTML45c929.PN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722713" cy="3751978"/>
                    </a:xfrm>
                    <a:prstGeom prst="rect">
                      <a:avLst/>
                    </a:prstGeom>
                    <a:noFill/>
                    <a:ln>
                      <a:noFill/>
                    </a:ln>
                  </pic:spPr>
                </pic:pic>
              </a:graphicData>
            </a:graphic>
          </wp:inline>
        </w:drawing>
      </w:r>
    </w:p>
    <w:p w14:paraId="10C8C579" w14:textId="77777777" w:rsidR="00E433BB" w:rsidRDefault="004D5B3A" w:rsidP="004D5B3A">
      <w:pPr>
        <w:pStyle w:val="Lgende"/>
      </w:pPr>
      <w:r>
        <w:t xml:space="preserve">Figure </w:t>
      </w:r>
      <w:fldSimple w:instr=" SEQ Figure \* ARABIC ">
        <w:r w:rsidR="009469FF">
          <w:rPr>
            <w:noProof/>
          </w:rPr>
          <w:t>17</w:t>
        </w:r>
      </w:fldSimple>
      <w:r>
        <w:t xml:space="preserve"> : L'interface du gestionnaire de fichiers</w:t>
      </w:r>
      <w:r w:rsidR="00637588">
        <w:t xml:space="preserve"> de Windows 7</w:t>
      </w:r>
    </w:p>
    <w:p w14:paraId="10C8C57A" w14:textId="77777777" w:rsidR="00E21187" w:rsidRDefault="00E21187" w:rsidP="009469FF">
      <w:pPr>
        <w:pStyle w:val="Paragraphedeliste"/>
        <w:numPr>
          <w:ilvl w:val="0"/>
          <w:numId w:val="22"/>
        </w:numPr>
        <w:sectPr w:rsidR="00E21187" w:rsidSect="00EA2FC2">
          <w:footerReference w:type="default" r:id="rId127"/>
          <w:pgSz w:w="11906" w:h="16838"/>
          <w:pgMar w:top="1417" w:right="1417" w:bottom="1417" w:left="1417" w:header="708" w:footer="708" w:gutter="0"/>
          <w:cols w:space="708"/>
          <w:docGrid w:linePitch="360"/>
        </w:sectPr>
      </w:pPr>
    </w:p>
    <w:p w14:paraId="10C8C57B" w14:textId="77777777" w:rsidR="004D5B3A" w:rsidRPr="00E21187" w:rsidRDefault="002463EF" w:rsidP="009469FF">
      <w:pPr>
        <w:pStyle w:val="Paragraphedeliste"/>
        <w:numPr>
          <w:ilvl w:val="0"/>
          <w:numId w:val="22"/>
        </w:numPr>
        <w:rPr>
          <w:sz w:val="20"/>
        </w:rPr>
      </w:pPr>
      <w:r w:rsidRPr="00E21187">
        <w:rPr>
          <w:sz w:val="20"/>
        </w:rPr>
        <w:t>Barre d’adresse</w:t>
      </w:r>
    </w:p>
    <w:p w14:paraId="10C8C57C" w14:textId="77777777" w:rsidR="002463EF" w:rsidRPr="00E21187" w:rsidRDefault="002463EF" w:rsidP="009469FF">
      <w:pPr>
        <w:pStyle w:val="Paragraphedeliste"/>
        <w:numPr>
          <w:ilvl w:val="0"/>
          <w:numId w:val="22"/>
        </w:numPr>
        <w:rPr>
          <w:sz w:val="20"/>
        </w:rPr>
      </w:pPr>
      <w:r w:rsidRPr="00E21187">
        <w:rPr>
          <w:sz w:val="20"/>
        </w:rPr>
        <w:t>Barre des menus</w:t>
      </w:r>
    </w:p>
    <w:p w14:paraId="10C8C57D" w14:textId="77777777" w:rsidR="002463EF" w:rsidRPr="00E21187" w:rsidRDefault="002463EF" w:rsidP="009469FF">
      <w:pPr>
        <w:pStyle w:val="Paragraphedeliste"/>
        <w:numPr>
          <w:ilvl w:val="0"/>
          <w:numId w:val="22"/>
        </w:numPr>
        <w:rPr>
          <w:sz w:val="20"/>
        </w:rPr>
      </w:pPr>
      <w:r w:rsidRPr="00E21187">
        <w:rPr>
          <w:sz w:val="20"/>
        </w:rPr>
        <w:t>Outil de recherche</w:t>
      </w:r>
    </w:p>
    <w:p w14:paraId="10C8C57E" w14:textId="719C28D1" w:rsidR="002463EF" w:rsidRPr="00E21187" w:rsidRDefault="002463EF" w:rsidP="009469FF">
      <w:pPr>
        <w:pStyle w:val="Paragraphedeliste"/>
        <w:numPr>
          <w:ilvl w:val="0"/>
          <w:numId w:val="22"/>
        </w:numPr>
        <w:rPr>
          <w:sz w:val="20"/>
        </w:rPr>
      </w:pPr>
      <w:r w:rsidRPr="00E21187">
        <w:rPr>
          <w:sz w:val="20"/>
        </w:rPr>
        <w:t>Barre d’outils contextuelle</w:t>
      </w:r>
    </w:p>
    <w:p w14:paraId="10C8C57F" w14:textId="649C1D0F" w:rsidR="00E21187" w:rsidRPr="00E21187" w:rsidRDefault="00E21187" w:rsidP="009469FF">
      <w:pPr>
        <w:pStyle w:val="Paragraphedeliste"/>
        <w:numPr>
          <w:ilvl w:val="0"/>
          <w:numId w:val="22"/>
        </w:numPr>
        <w:rPr>
          <w:sz w:val="20"/>
        </w:rPr>
      </w:pPr>
      <w:r w:rsidRPr="00E21187">
        <w:rPr>
          <w:sz w:val="20"/>
        </w:rPr>
        <w:t>Volet de Bibliothè</w:t>
      </w:r>
      <w:r w:rsidR="00513549">
        <w:rPr>
          <w:sz w:val="20"/>
        </w:rPr>
        <w:t>que</w:t>
      </w:r>
      <w:r w:rsidR="002315B1">
        <w:rPr>
          <w:sz w:val="20"/>
        </w:rPr>
        <w:t>s</w:t>
      </w:r>
    </w:p>
    <w:p w14:paraId="10C8C580" w14:textId="77777777" w:rsidR="002463EF" w:rsidRPr="00E21187" w:rsidRDefault="00E21187" w:rsidP="009469FF">
      <w:pPr>
        <w:pStyle w:val="Paragraphedeliste"/>
        <w:numPr>
          <w:ilvl w:val="0"/>
          <w:numId w:val="22"/>
        </w:numPr>
        <w:rPr>
          <w:sz w:val="20"/>
        </w:rPr>
      </w:pPr>
      <w:r w:rsidRPr="00E21187">
        <w:rPr>
          <w:sz w:val="20"/>
        </w:rPr>
        <w:br w:type="column"/>
      </w:r>
      <w:r w:rsidR="002463EF" w:rsidRPr="00E21187">
        <w:rPr>
          <w:sz w:val="20"/>
        </w:rPr>
        <w:t>Volet de navigation</w:t>
      </w:r>
    </w:p>
    <w:p w14:paraId="10C8C581" w14:textId="5E5BA34C" w:rsidR="00E21187" w:rsidRPr="00E21187" w:rsidRDefault="00E21187" w:rsidP="009469FF">
      <w:pPr>
        <w:pStyle w:val="Paragraphedeliste"/>
        <w:numPr>
          <w:ilvl w:val="0"/>
          <w:numId w:val="22"/>
        </w:numPr>
        <w:rPr>
          <w:sz w:val="20"/>
        </w:rPr>
      </w:pPr>
      <w:r w:rsidRPr="00E21187">
        <w:rPr>
          <w:sz w:val="20"/>
        </w:rPr>
        <w:t>Zone d’affichage de contenu du dossier sélectionné</w:t>
      </w:r>
    </w:p>
    <w:p w14:paraId="10C8C582" w14:textId="66B675F7" w:rsidR="00E21187" w:rsidRPr="00E21187" w:rsidRDefault="00513549" w:rsidP="009469FF">
      <w:pPr>
        <w:pStyle w:val="Paragraphedeliste"/>
        <w:numPr>
          <w:ilvl w:val="0"/>
          <w:numId w:val="22"/>
        </w:numPr>
        <w:rPr>
          <w:sz w:val="20"/>
        </w:rPr>
      </w:pPr>
      <w:r>
        <w:rPr>
          <w:sz w:val="20"/>
        </w:rPr>
        <w:t>Volet de visualisation</w:t>
      </w:r>
    </w:p>
    <w:p w14:paraId="10C8C583" w14:textId="77777777" w:rsidR="00E21187" w:rsidRPr="00E21187" w:rsidRDefault="00E21187" w:rsidP="009469FF">
      <w:pPr>
        <w:pStyle w:val="Paragraphedeliste"/>
        <w:numPr>
          <w:ilvl w:val="0"/>
          <w:numId w:val="22"/>
        </w:numPr>
        <w:rPr>
          <w:sz w:val="20"/>
        </w:rPr>
      </w:pPr>
      <w:r w:rsidRPr="00E21187">
        <w:rPr>
          <w:sz w:val="20"/>
        </w:rPr>
        <w:t>Volet des détails</w:t>
      </w:r>
    </w:p>
    <w:p w14:paraId="10C8C584" w14:textId="6936AD1D" w:rsidR="00E21187" w:rsidRPr="00E21187" w:rsidRDefault="00E21187" w:rsidP="009469FF">
      <w:pPr>
        <w:pStyle w:val="Paragraphedeliste"/>
        <w:numPr>
          <w:ilvl w:val="0"/>
          <w:numId w:val="22"/>
        </w:numPr>
        <w:rPr>
          <w:sz w:val="20"/>
        </w:rPr>
        <w:sectPr w:rsidR="00E21187" w:rsidRPr="00E21187" w:rsidSect="00E21187">
          <w:type w:val="continuous"/>
          <w:pgSz w:w="11906" w:h="16838"/>
          <w:pgMar w:top="1417" w:right="1417" w:bottom="1417" w:left="1417" w:header="708" w:footer="708" w:gutter="0"/>
          <w:cols w:num="2" w:sep="1" w:space="709"/>
          <w:docGrid w:linePitch="360"/>
        </w:sectPr>
      </w:pPr>
      <w:r w:rsidRPr="00E21187">
        <w:rPr>
          <w:sz w:val="20"/>
        </w:rPr>
        <w:t>Barre d’état</w:t>
      </w:r>
      <w:r w:rsidR="005B0D5C">
        <w:rPr>
          <w:sz w:val="20"/>
        </w:rPr>
        <w:t xml:space="preserve"> </w:t>
      </w:r>
    </w:p>
    <w:p w14:paraId="79984D06" w14:textId="56159F4A" w:rsidR="00513549" w:rsidRDefault="00513549" w:rsidP="0056068D"/>
    <w:p w14:paraId="29FDF556" w14:textId="77777777" w:rsidR="0029435C" w:rsidRDefault="0029435C">
      <w:pPr>
        <w:sectPr w:rsidR="0029435C" w:rsidSect="00E21187">
          <w:type w:val="continuous"/>
          <w:pgSz w:w="11906" w:h="16838"/>
          <w:pgMar w:top="1417" w:right="1417" w:bottom="1417" w:left="1417" w:header="708" w:footer="708" w:gutter="0"/>
          <w:cols w:num="2" w:sep="1" w:space="709"/>
          <w:docGrid w:linePitch="360"/>
        </w:sectPr>
      </w:pPr>
    </w:p>
    <w:p w14:paraId="3C942EBA" w14:textId="7D7C8842" w:rsidR="004337FA" w:rsidRDefault="004337FA" w:rsidP="004337FA">
      <w:pPr>
        <w:jc w:val="center"/>
      </w:pPr>
    </w:p>
    <w:p w14:paraId="7813D9ED" w14:textId="77777777" w:rsidR="00D40BA9" w:rsidRDefault="00D40BA9" w:rsidP="008F13EE">
      <w:pPr>
        <w:pStyle w:val="Titre3"/>
      </w:pPr>
      <w:r>
        <w:t>Naviguer parmi les lecteurs de disque</w:t>
      </w:r>
    </w:p>
    <w:p w14:paraId="0626049F" w14:textId="0BEB5CF4" w:rsidR="00D40BA9" w:rsidRDefault="00260737" w:rsidP="00D40BA9">
      <w:r>
        <w:t xml:space="preserve">Windows référence tous les périphériques de stockage de votre système, amovible ou fixe. </w:t>
      </w:r>
      <w:r>
        <w:br/>
        <w:t>Chaque disque</w:t>
      </w:r>
      <w:r w:rsidR="00D40BA9">
        <w:t xml:space="preserve"> est identifiable par une </w:t>
      </w:r>
      <w:r>
        <w:t>lettre.</w:t>
      </w:r>
      <w:r>
        <w:br/>
        <w:t>On parle alors d’</w:t>
      </w:r>
      <w:r w:rsidR="00D40BA9">
        <w:t>unité</w:t>
      </w:r>
      <w:r>
        <w:t xml:space="preserve"> ou</w:t>
      </w:r>
      <w:r w:rsidR="00D40BA9">
        <w:t xml:space="preserve"> </w:t>
      </w:r>
      <w:r>
        <w:t xml:space="preserve">lecteur </w:t>
      </w:r>
      <w:proofErr w:type="gramStart"/>
      <w:r>
        <w:t>logique</w:t>
      </w:r>
      <w:r w:rsidR="00D40BA9">
        <w:t>:</w:t>
      </w:r>
      <w:proofErr w:type="gramEnd"/>
    </w:p>
    <w:p w14:paraId="7B8BFB29" w14:textId="4651CE2E" w:rsidR="00D40BA9" w:rsidRDefault="00D40BA9" w:rsidP="009469FF">
      <w:pPr>
        <w:pStyle w:val="Paragraphedeliste"/>
        <w:numPr>
          <w:ilvl w:val="0"/>
          <w:numId w:val="35"/>
        </w:numPr>
      </w:pPr>
      <w:r>
        <w:t xml:space="preserve">Le lecteur A:\ </w:t>
      </w:r>
      <w:r w:rsidR="00260737">
        <w:t>désigne</w:t>
      </w:r>
      <w:r>
        <w:t xml:space="preserve"> le premier lecteur de disquette (périphérique obsolète)</w:t>
      </w:r>
    </w:p>
    <w:p w14:paraId="442F44F6" w14:textId="3960F0D4" w:rsidR="00D40BA9" w:rsidRDefault="00D40BA9" w:rsidP="009469FF">
      <w:pPr>
        <w:pStyle w:val="Paragraphedeliste"/>
        <w:numPr>
          <w:ilvl w:val="0"/>
          <w:numId w:val="35"/>
        </w:numPr>
      </w:pPr>
      <w:r>
        <w:t xml:space="preserve">Le lecteur B:\ </w:t>
      </w:r>
      <w:r w:rsidR="00260737">
        <w:t>désigne</w:t>
      </w:r>
      <w:r>
        <w:t xml:space="preserve"> le second lecteur de disquette (périphérique obsolète)</w:t>
      </w:r>
    </w:p>
    <w:p w14:paraId="64756EF3" w14:textId="218F5019" w:rsidR="00D40BA9" w:rsidRDefault="00D40BA9" w:rsidP="009469FF">
      <w:pPr>
        <w:pStyle w:val="Paragraphedeliste"/>
        <w:numPr>
          <w:ilvl w:val="0"/>
          <w:numId w:val="35"/>
        </w:numPr>
      </w:pPr>
      <w:r>
        <w:t xml:space="preserve">Le lecteur C:\ </w:t>
      </w:r>
      <w:r w:rsidR="00260737">
        <w:t>désigne</w:t>
      </w:r>
      <w:r>
        <w:t xml:space="preserve"> le disque système</w:t>
      </w:r>
    </w:p>
    <w:p w14:paraId="082E5B77" w14:textId="51C202B6" w:rsidR="00D40BA9" w:rsidRDefault="00D40BA9" w:rsidP="009469FF">
      <w:pPr>
        <w:pStyle w:val="Paragraphedeliste"/>
        <w:numPr>
          <w:ilvl w:val="0"/>
          <w:numId w:val="35"/>
        </w:numPr>
      </w:pPr>
      <w:r>
        <w:t xml:space="preserve">Les lecteurs D:\, E:\ </w:t>
      </w:r>
      <w:proofErr w:type="gramStart"/>
      <w:r>
        <w:t>F:\,…</w:t>
      </w:r>
      <w:proofErr w:type="gramEnd"/>
      <w:r>
        <w:t xml:space="preserve">Z:\ </w:t>
      </w:r>
      <w:r w:rsidR="00260737">
        <w:t>désignent</w:t>
      </w:r>
      <w:r>
        <w:t xml:space="preserve"> les autres périphériques de stockage (2</w:t>
      </w:r>
      <w:r w:rsidRPr="00037B82">
        <w:rPr>
          <w:vertAlign w:val="superscript"/>
        </w:rPr>
        <w:t>nd</w:t>
      </w:r>
      <w:r>
        <w:t xml:space="preserve"> disque dur, clé USB, Lecteur/graveur Optique, carte SD etc.)</w:t>
      </w:r>
    </w:p>
    <w:p w14:paraId="75778904" w14:textId="77777777" w:rsidR="00D40BA9" w:rsidRDefault="00D40BA9" w:rsidP="00D40BA9">
      <w:r>
        <w:t>Pour accéder à vos disques :</w:t>
      </w:r>
    </w:p>
    <w:p w14:paraId="05D065C7" w14:textId="77777777" w:rsidR="00D40BA9" w:rsidRDefault="00D40BA9" w:rsidP="009469FF">
      <w:pPr>
        <w:pStyle w:val="Paragraphedeliste"/>
        <w:numPr>
          <w:ilvl w:val="0"/>
          <w:numId w:val="36"/>
        </w:numPr>
      </w:pPr>
      <w:r>
        <w:t>Dans le volet de navigation de l’Explorateur, cliquer sur Ordinateur (1)</w:t>
      </w:r>
    </w:p>
    <w:p w14:paraId="26DD3892" w14:textId="77777777" w:rsidR="00D40BA9" w:rsidRDefault="00D40BA9" w:rsidP="009469FF">
      <w:pPr>
        <w:pStyle w:val="Paragraphedeliste"/>
        <w:numPr>
          <w:ilvl w:val="0"/>
          <w:numId w:val="36"/>
        </w:numPr>
      </w:pPr>
      <w:r>
        <w:t>Vos périphériques de stockage sont listés dans la zone d’affichage (2)</w:t>
      </w:r>
    </w:p>
    <w:p w14:paraId="0FCFF223" w14:textId="77777777" w:rsidR="00D40BA9" w:rsidRDefault="00D40BA9" w:rsidP="00D40BA9">
      <w:r>
        <w:rPr>
          <w:noProof/>
          <w:lang w:eastAsia="fr-FR"/>
        </w:rPr>
        <w:drawing>
          <wp:inline distT="0" distB="0" distL="0" distR="0" wp14:anchorId="3788EBED" wp14:editId="1ACFBA51">
            <wp:extent cx="5760720" cy="4003124"/>
            <wp:effectExtent l="0" t="0" r="0" b="0"/>
            <wp:docPr id="116" name="Image 116" descr="C:\Users\DavidB\AppData\Local\Temp\SNAGHTML639641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avidB\AppData\Local\Temp\SNAGHTML639641f.PN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760720" cy="4003124"/>
                    </a:xfrm>
                    <a:prstGeom prst="rect">
                      <a:avLst/>
                    </a:prstGeom>
                    <a:noFill/>
                    <a:ln>
                      <a:noFill/>
                    </a:ln>
                  </pic:spPr>
                </pic:pic>
              </a:graphicData>
            </a:graphic>
          </wp:inline>
        </w:drawing>
      </w:r>
    </w:p>
    <w:p w14:paraId="549B31C6" w14:textId="002F9491" w:rsidR="00197929" w:rsidRDefault="00197929">
      <w:r>
        <w:br w:type="page"/>
      </w:r>
    </w:p>
    <w:p w14:paraId="28793647" w14:textId="0E341C55" w:rsidR="00D40BA9" w:rsidRDefault="00197929" w:rsidP="00197929">
      <w:pPr>
        <w:pStyle w:val="Titre3"/>
      </w:pPr>
      <w:r>
        <w:lastRenderedPageBreak/>
        <w:t>Ouvrir un lecteur de disque</w:t>
      </w:r>
    </w:p>
    <w:p w14:paraId="3FA73F4C" w14:textId="7188C1BC" w:rsidR="00197929" w:rsidRPr="00197929" w:rsidRDefault="00197929" w:rsidP="00197929">
      <w:r>
        <w:t>Pour ouvrir un lecteur et afficher son arborescence de dossier et fichier, effectuer un double-clic sur son icône.</w:t>
      </w:r>
    </w:p>
    <w:p w14:paraId="0FA26912" w14:textId="77575CDB" w:rsidR="005920E3" w:rsidRPr="00771C24" w:rsidRDefault="003139D5" w:rsidP="008F13EE">
      <w:pPr>
        <w:pStyle w:val="Titre3"/>
      </w:pPr>
      <w:r>
        <w:t>Naviguer parmi les dossiers</w:t>
      </w:r>
    </w:p>
    <w:p w14:paraId="7F024C4A" w14:textId="77777777" w:rsidR="00964833" w:rsidRDefault="00964833" w:rsidP="009469FF">
      <w:pPr>
        <w:pStyle w:val="Paragraphedeliste"/>
        <w:numPr>
          <w:ilvl w:val="0"/>
          <w:numId w:val="29"/>
        </w:numPr>
      </w:pPr>
      <w:r>
        <w:t>Lancer le gestionnaire de fichiers (l’Explorateur)</w:t>
      </w:r>
    </w:p>
    <w:p w14:paraId="547104C2" w14:textId="77777777" w:rsidR="005920E3" w:rsidRDefault="005920E3" w:rsidP="009469FF">
      <w:pPr>
        <w:pStyle w:val="Paragraphedeliste"/>
        <w:numPr>
          <w:ilvl w:val="0"/>
          <w:numId w:val="29"/>
        </w:numPr>
      </w:pPr>
      <w:r>
        <w:t>D</w:t>
      </w:r>
      <w:r w:rsidR="00C5285E">
        <w:t>ans le volet de navigation</w:t>
      </w:r>
      <w:r w:rsidR="00964833">
        <w:t> :</w:t>
      </w:r>
    </w:p>
    <w:p w14:paraId="33A03717" w14:textId="77777777" w:rsidR="005920E3" w:rsidRPr="005920E3" w:rsidRDefault="00C5285E" w:rsidP="009469FF">
      <w:pPr>
        <w:pStyle w:val="Paragraphedeliste"/>
        <w:numPr>
          <w:ilvl w:val="1"/>
          <w:numId w:val="29"/>
        </w:numPr>
      </w:pPr>
      <w:r>
        <w:t xml:space="preserve">Cliquer sur un dossier. </w:t>
      </w:r>
      <w:r w:rsidRPr="005920E3">
        <w:rPr>
          <w:i/>
        </w:rPr>
        <w:t>Son contenu est listé dans la zone d’affichage</w:t>
      </w:r>
    </w:p>
    <w:p w14:paraId="291DC3C0" w14:textId="3F36EC7F" w:rsidR="00FF1A64" w:rsidRDefault="00D16224" w:rsidP="005920E3">
      <w:pPr>
        <w:pStyle w:val="Titre4"/>
      </w:pPr>
      <w:r>
        <w:t xml:space="preserve">Exemple 1 : </w:t>
      </w:r>
      <w:r w:rsidR="00FF1A64">
        <w:t>Accéder au dossier Bureau</w:t>
      </w:r>
    </w:p>
    <w:p w14:paraId="076816A8" w14:textId="2A0DB3DD" w:rsidR="005775C2" w:rsidRDefault="00062426" w:rsidP="005775C2">
      <w:r w:rsidRPr="00062426">
        <w:rPr>
          <w:b/>
          <w:noProof/>
          <w:lang w:eastAsia="fr-FR"/>
        </w:rPr>
        <w:drawing>
          <wp:anchor distT="0" distB="0" distL="114300" distR="114300" simplePos="0" relativeHeight="251692544" behindDoc="0" locked="0" layoutInCell="1" allowOverlap="1" wp14:anchorId="49B9F2F0" wp14:editId="4C262547">
            <wp:simplePos x="0" y="0"/>
            <wp:positionH relativeFrom="page">
              <wp:posOffset>718729</wp:posOffset>
            </wp:positionH>
            <wp:positionV relativeFrom="paragraph">
              <wp:posOffset>328295</wp:posOffset>
            </wp:positionV>
            <wp:extent cx="1556385" cy="3320415"/>
            <wp:effectExtent l="0" t="0" r="5715" b="0"/>
            <wp:wrapSquare wrapText="bothSides"/>
            <wp:docPr id="97" name="Image 97" descr="C:\Users\DavidB\AppData\Local\Temp\SNAGHTMLb290a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avidB\AppData\Local\Temp\SNAGHTMLb290ae.PN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556385" cy="3320415"/>
                    </a:xfrm>
                    <a:prstGeom prst="rect">
                      <a:avLst/>
                    </a:prstGeom>
                    <a:noFill/>
                    <a:ln>
                      <a:noFill/>
                    </a:ln>
                  </pic:spPr>
                </pic:pic>
              </a:graphicData>
            </a:graphic>
          </wp:anchor>
        </w:drawing>
      </w:r>
      <w:r w:rsidR="005775C2">
        <w:t xml:space="preserve">Vous souhaitez </w:t>
      </w:r>
      <w:r w:rsidR="005775C2" w:rsidRPr="00746D42">
        <w:rPr>
          <w:b/>
        </w:rPr>
        <w:t>accéder au dossier Bureau</w:t>
      </w:r>
      <w:r w:rsidR="005775C2">
        <w:t>. Au moins deux possibilité</w:t>
      </w:r>
      <w:r w:rsidR="00746D42">
        <w:t>s</w:t>
      </w:r>
      <w:r w:rsidR="005775C2">
        <w:t xml:space="preserve"> s’offre</w:t>
      </w:r>
      <w:r w:rsidR="00746D42">
        <w:t>nt</w:t>
      </w:r>
      <w:r w:rsidR="005775C2">
        <w:t xml:space="preserve"> à vous :</w:t>
      </w:r>
    </w:p>
    <w:p w14:paraId="254F945E" w14:textId="753A9CBE" w:rsidR="00062426" w:rsidRDefault="00062426" w:rsidP="009469FF">
      <w:pPr>
        <w:pStyle w:val="Paragraphedeliste"/>
        <w:numPr>
          <w:ilvl w:val="0"/>
          <w:numId w:val="26"/>
        </w:numPr>
        <w:spacing w:line="360" w:lineRule="auto"/>
      </w:pPr>
      <w:r>
        <w:rPr>
          <w:noProof/>
          <w:lang w:eastAsia="fr-FR"/>
        </w:rPr>
        <w:drawing>
          <wp:anchor distT="0" distB="0" distL="114300" distR="114300" simplePos="0" relativeHeight="251690496" behindDoc="0" locked="0" layoutInCell="1" allowOverlap="1" wp14:anchorId="21F29FB5" wp14:editId="72B81333">
            <wp:simplePos x="0" y="0"/>
            <wp:positionH relativeFrom="margin">
              <wp:posOffset>3460115</wp:posOffset>
            </wp:positionH>
            <wp:positionV relativeFrom="paragraph">
              <wp:posOffset>5171</wp:posOffset>
            </wp:positionV>
            <wp:extent cx="2563495" cy="1905000"/>
            <wp:effectExtent l="0" t="0" r="8255" b="0"/>
            <wp:wrapSquare wrapText="bothSides"/>
            <wp:docPr id="96" name="Imag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extLst>
                        <a:ext uri="{28A0092B-C50C-407E-A947-70E740481C1C}">
                          <a14:useLocalDpi xmlns:a14="http://schemas.microsoft.com/office/drawing/2010/main" val="0"/>
                        </a:ext>
                      </a:extLst>
                    </a:blip>
                    <a:stretch>
                      <a:fillRect/>
                    </a:stretch>
                  </pic:blipFill>
                  <pic:spPr>
                    <a:xfrm>
                      <a:off x="0" y="0"/>
                      <a:ext cx="2563495" cy="1905000"/>
                    </a:xfrm>
                    <a:prstGeom prst="rect">
                      <a:avLst/>
                    </a:prstGeom>
                  </pic:spPr>
                </pic:pic>
              </a:graphicData>
            </a:graphic>
            <wp14:sizeRelH relativeFrom="margin">
              <wp14:pctWidth>0</wp14:pctWidth>
            </wp14:sizeRelH>
            <wp14:sizeRelV relativeFrom="margin">
              <wp14:pctHeight>0</wp14:pctHeight>
            </wp14:sizeRelV>
          </wp:anchor>
        </w:drawing>
      </w:r>
      <w:r w:rsidR="002315B1">
        <w:rPr>
          <w:noProof/>
          <w:lang w:eastAsia="fr-FR"/>
        </w:rPr>
        <w:t>Depuis</w:t>
      </w:r>
      <w:r w:rsidR="005775C2">
        <w:t xml:space="preserve"> le volet de navigation :</w:t>
      </w:r>
      <w:r w:rsidRPr="00062426">
        <w:t xml:space="preserve"> </w:t>
      </w:r>
    </w:p>
    <w:p w14:paraId="294F9B02" w14:textId="2AAD9AB0" w:rsidR="005775C2" w:rsidRDefault="005775C2" w:rsidP="009469FF">
      <w:pPr>
        <w:pStyle w:val="Paragraphedeliste"/>
        <w:numPr>
          <w:ilvl w:val="1"/>
          <w:numId w:val="26"/>
        </w:numPr>
        <w:spacing w:line="360" w:lineRule="auto"/>
      </w:pPr>
      <w:r>
        <w:t>Cliquer sur l’icône Bureau</w:t>
      </w:r>
    </w:p>
    <w:p w14:paraId="705F82F4" w14:textId="4A0257B4" w:rsidR="005775C2" w:rsidRDefault="005775C2" w:rsidP="009469FF">
      <w:pPr>
        <w:pStyle w:val="Paragraphedeliste"/>
        <w:numPr>
          <w:ilvl w:val="0"/>
          <w:numId w:val="26"/>
        </w:numPr>
        <w:spacing w:line="360" w:lineRule="auto"/>
      </w:pPr>
      <w:r>
        <w:t>Depuis la barre d’adresse</w:t>
      </w:r>
    </w:p>
    <w:p w14:paraId="09DE5180" w14:textId="74C3D26F" w:rsidR="00062426" w:rsidRDefault="00062426" w:rsidP="009469FF">
      <w:pPr>
        <w:pStyle w:val="Paragraphedeliste"/>
        <w:numPr>
          <w:ilvl w:val="1"/>
          <w:numId w:val="26"/>
        </w:numPr>
        <w:spacing w:line="360" w:lineRule="auto"/>
      </w:pPr>
      <w:r>
        <w:t>Cliquer sur la flèche de liste déroulante (1)</w:t>
      </w:r>
    </w:p>
    <w:p w14:paraId="5000FC0A" w14:textId="27F8B1D2" w:rsidR="00062426" w:rsidRDefault="00062426" w:rsidP="009469FF">
      <w:pPr>
        <w:pStyle w:val="Paragraphedeliste"/>
        <w:numPr>
          <w:ilvl w:val="1"/>
          <w:numId w:val="26"/>
        </w:numPr>
        <w:spacing w:line="360" w:lineRule="auto"/>
      </w:pPr>
      <w:r>
        <w:t>Sélectionner Bureau (2)</w:t>
      </w:r>
      <w:r w:rsidRPr="00062426">
        <w:rPr>
          <w:noProof/>
          <w:lang w:eastAsia="fr-FR"/>
        </w:rPr>
        <w:t xml:space="preserve"> </w:t>
      </w:r>
    </w:p>
    <w:p w14:paraId="1AC58E81" w14:textId="76707D92" w:rsidR="00062426" w:rsidRDefault="00BC20BB" w:rsidP="00062426">
      <w:pPr>
        <w:spacing w:line="360" w:lineRule="auto"/>
        <w:rPr>
          <w:i/>
        </w:rPr>
      </w:pPr>
      <w:r>
        <w:rPr>
          <w:i/>
        </w:rPr>
        <w:t>Sous Windows 10, s</w:t>
      </w:r>
      <w:r w:rsidRPr="00062426">
        <w:rPr>
          <w:i/>
        </w:rPr>
        <w:t>i l’utilisateur souhaite afficher l’ensemble de</w:t>
      </w:r>
      <w:r w:rsidR="00C8527C">
        <w:rPr>
          <w:i/>
        </w:rPr>
        <w:t>s</w:t>
      </w:r>
      <w:r w:rsidRPr="00062426">
        <w:rPr>
          <w:i/>
        </w:rPr>
        <w:t xml:space="preserve"> dossiers système </w:t>
      </w:r>
      <w:r>
        <w:rPr>
          <w:i/>
        </w:rPr>
        <w:t>La méthode 2 conviendra mieux</w:t>
      </w:r>
    </w:p>
    <w:p w14:paraId="03DEBD2D" w14:textId="77777777" w:rsidR="00032944" w:rsidRDefault="00032944" w:rsidP="00032944">
      <w:pPr>
        <w:spacing w:line="360" w:lineRule="auto"/>
        <w:rPr>
          <w:i/>
        </w:rPr>
      </w:pPr>
    </w:p>
    <w:p w14:paraId="199ED00C" w14:textId="77777777" w:rsidR="00032944" w:rsidRDefault="00032944" w:rsidP="00032944">
      <w:pPr>
        <w:spacing w:line="360" w:lineRule="auto"/>
        <w:rPr>
          <w:i/>
        </w:rPr>
      </w:pPr>
    </w:p>
    <w:p w14:paraId="2244827A" w14:textId="130C28FD" w:rsidR="00032944" w:rsidRDefault="00032944" w:rsidP="00032944">
      <w:pPr>
        <w:spacing w:line="360" w:lineRule="auto"/>
      </w:pPr>
      <w:r>
        <w:t>Depuis l’E</w:t>
      </w:r>
      <w:r w:rsidRPr="00E52A18">
        <w:t>xplorateur</w:t>
      </w:r>
      <w:r>
        <w:rPr>
          <w:b/>
        </w:rPr>
        <w:t>, l</w:t>
      </w:r>
      <w:r w:rsidRPr="002A2F8A">
        <w:rPr>
          <w:b/>
        </w:rPr>
        <w:t>e Bureau</w:t>
      </w:r>
      <w:r>
        <w:t xml:space="preserve"> est sans aucun doute </w:t>
      </w:r>
      <w:r w:rsidRPr="002A2F8A">
        <w:rPr>
          <w:b/>
        </w:rPr>
        <w:t xml:space="preserve">un bon point </w:t>
      </w:r>
      <w:r>
        <w:rPr>
          <w:b/>
        </w:rPr>
        <w:t>de départ</w:t>
      </w:r>
      <w:r w:rsidRPr="002A2F8A">
        <w:rPr>
          <w:b/>
        </w:rPr>
        <w:t xml:space="preserve"> </w:t>
      </w:r>
      <w:r w:rsidRPr="002A2F8A">
        <w:t>pour naviguer dans le système</w:t>
      </w:r>
      <w:r>
        <w:t xml:space="preserve"> car on y retrouve tous les autres dossiers systèmes :</w:t>
      </w:r>
    </w:p>
    <w:p w14:paraId="394E3C2A" w14:textId="77777777" w:rsidR="00032944" w:rsidRDefault="00032944" w:rsidP="009469FF">
      <w:pPr>
        <w:pStyle w:val="Paragraphedeliste"/>
        <w:numPr>
          <w:ilvl w:val="0"/>
          <w:numId w:val="24"/>
        </w:numPr>
      </w:pPr>
      <w:r>
        <w:t xml:space="preserve">Le </w:t>
      </w:r>
      <w:r w:rsidRPr="004804BC">
        <w:rPr>
          <w:b/>
        </w:rPr>
        <w:t>Dossier utilisateur</w:t>
      </w:r>
      <w:r>
        <w:t xml:space="preserve"> qui contient tous les sous-dossiers et fichiers de l’utilisateur local (Mes Documents, Mes images, Ma musique etc.)</w:t>
      </w:r>
    </w:p>
    <w:p w14:paraId="0966F9CB" w14:textId="77777777" w:rsidR="00032944" w:rsidRDefault="00032944" w:rsidP="009469FF">
      <w:pPr>
        <w:pStyle w:val="Paragraphedeliste"/>
        <w:numPr>
          <w:ilvl w:val="0"/>
          <w:numId w:val="24"/>
        </w:numPr>
      </w:pPr>
      <w:r>
        <w:t xml:space="preserve">Le dossier </w:t>
      </w:r>
      <w:r w:rsidRPr="00A436F6">
        <w:rPr>
          <w:b/>
        </w:rPr>
        <w:t>Ordinateur</w:t>
      </w:r>
      <w:r>
        <w:rPr>
          <w:b/>
        </w:rPr>
        <w:t xml:space="preserve"> </w:t>
      </w:r>
      <w:r w:rsidRPr="00A436F6">
        <w:t>ou</w:t>
      </w:r>
      <w:r>
        <w:rPr>
          <w:b/>
        </w:rPr>
        <w:t xml:space="preserve"> Ce PC </w:t>
      </w:r>
      <w:r w:rsidRPr="00A436F6">
        <w:t>qui regroupe</w:t>
      </w:r>
      <w:r>
        <w:t xml:space="preserve"> les divers périphériques intégrés ou connectés à l’ordinateur, les emplacements réseaux (Windows 10), quelques dossiers système (Windows 10)</w:t>
      </w:r>
    </w:p>
    <w:p w14:paraId="43F3AC3B" w14:textId="1E5A747B" w:rsidR="00032944" w:rsidRDefault="00032944" w:rsidP="009469FF">
      <w:pPr>
        <w:pStyle w:val="Paragraphedeliste"/>
        <w:numPr>
          <w:ilvl w:val="0"/>
          <w:numId w:val="24"/>
        </w:numPr>
      </w:pPr>
      <w:r>
        <w:t xml:space="preserve">Le dossier </w:t>
      </w:r>
      <w:r w:rsidRPr="00197929">
        <w:rPr>
          <w:b/>
        </w:rPr>
        <w:t>Bibliothèques</w:t>
      </w:r>
      <w:r>
        <w:t xml:space="preserve"> qui rassemblent les répertoires Documents, Images, Musique, Vidéos. Ces dossiers obéissent à des routines du système. Ils fédèrent automatiquement tous vos fichiers part type.</w:t>
      </w:r>
      <w:r>
        <w:br w:type="page"/>
      </w:r>
    </w:p>
    <w:p w14:paraId="0E3649D3" w14:textId="77777777" w:rsidR="00032944" w:rsidRDefault="00032944" w:rsidP="009469FF">
      <w:pPr>
        <w:pStyle w:val="Paragraphedeliste"/>
        <w:numPr>
          <w:ilvl w:val="0"/>
          <w:numId w:val="24"/>
        </w:numPr>
      </w:pPr>
      <w:r>
        <w:lastRenderedPageBreak/>
        <w:t xml:space="preserve">Le dossier </w:t>
      </w:r>
      <w:r w:rsidRPr="00E912B9">
        <w:rPr>
          <w:b/>
        </w:rPr>
        <w:t>Réseau</w:t>
      </w:r>
      <w:r>
        <w:t xml:space="preserve"> où sont listés les périphériques connectés au réseau Ethernet</w:t>
      </w:r>
    </w:p>
    <w:p w14:paraId="53BAD09C" w14:textId="77777777" w:rsidR="00032944" w:rsidRDefault="00032944" w:rsidP="009469FF">
      <w:pPr>
        <w:pStyle w:val="Paragraphedeliste"/>
        <w:numPr>
          <w:ilvl w:val="0"/>
          <w:numId w:val="24"/>
        </w:numPr>
      </w:pPr>
      <w:r>
        <w:t xml:space="preserve">Le </w:t>
      </w:r>
      <w:r w:rsidRPr="00E912B9">
        <w:rPr>
          <w:b/>
        </w:rPr>
        <w:t>Panneau</w:t>
      </w:r>
      <w:r>
        <w:t xml:space="preserve"> </w:t>
      </w:r>
      <w:r w:rsidRPr="00E912B9">
        <w:rPr>
          <w:b/>
        </w:rPr>
        <w:t>de</w:t>
      </w:r>
      <w:r>
        <w:t xml:space="preserve"> </w:t>
      </w:r>
      <w:r w:rsidRPr="00E912B9">
        <w:rPr>
          <w:b/>
        </w:rPr>
        <w:t>Configuration</w:t>
      </w:r>
      <w:r>
        <w:t>, qui permet à l’utilisateur de modifier les paramètres et personnaliser le fonctionnement de son ordinateur</w:t>
      </w:r>
    </w:p>
    <w:p w14:paraId="40E1C9E9" w14:textId="77777777" w:rsidR="00032944" w:rsidRDefault="00032944" w:rsidP="009469FF">
      <w:pPr>
        <w:pStyle w:val="Paragraphedeliste"/>
        <w:numPr>
          <w:ilvl w:val="0"/>
          <w:numId w:val="24"/>
        </w:numPr>
      </w:pPr>
      <w:r>
        <w:t xml:space="preserve">La </w:t>
      </w:r>
      <w:r w:rsidRPr="00E912B9">
        <w:rPr>
          <w:b/>
        </w:rPr>
        <w:t>Corbeille</w:t>
      </w:r>
    </w:p>
    <w:p w14:paraId="310BD64C" w14:textId="77777777" w:rsidR="00032944" w:rsidRDefault="00032944" w:rsidP="009469FF">
      <w:pPr>
        <w:pStyle w:val="Paragraphedeliste"/>
        <w:numPr>
          <w:ilvl w:val="0"/>
          <w:numId w:val="24"/>
        </w:numPr>
      </w:pPr>
      <w:r>
        <w:t xml:space="preserve">Les </w:t>
      </w:r>
      <w:r w:rsidRPr="00D264E6">
        <w:rPr>
          <w:b/>
        </w:rPr>
        <w:t>raccourcis</w:t>
      </w:r>
      <w:r>
        <w:t xml:space="preserve"> vers les applications, fichiers, dossiers ou périphériques</w:t>
      </w:r>
    </w:p>
    <w:p w14:paraId="66D9E835" w14:textId="77777777" w:rsidR="00032944" w:rsidRDefault="00032944" w:rsidP="00032944">
      <w:pPr>
        <w:ind w:left="360"/>
        <w:jc w:val="center"/>
      </w:pPr>
      <w:r>
        <w:rPr>
          <w:noProof/>
          <w:lang w:eastAsia="fr-FR"/>
        </w:rPr>
        <w:drawing>
          <wp:inline distT="0" distB="0" distL="0" distR="0" wp14:anchorId="436C96E1" wp14:editId="4588FBB7">
            <wp:extent cx="4558563" cy="3167743"/>
            <wp:effectExtent l="0" t="0" r="0" b="0"/>
            <wp:docPr id="67" name="Image 67" descr="C:\Users\DavidB\AppData\Local\Temp\SNAGHTML8ce15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avidB\AppData\Local\Temp\SNAGHTML8ce15b.PNG"/>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4626319" cy="3214827"/>
                    </a:xfrm>
                    <a:prstGeom prst="rect">
                      <a:avLst/>
                    </a:prstGeom>
                    <a:noFill/>
                    <a:ln>
                      <a:noFill/>
                    </a:ln>
                  </pic:spPr>
                </pic:pic>
              </a:graphicData>
            </a:graphic>
          </wp:inline>
        </w:drawing>
      </w:r>
    </w:p>
    <w:p w14:paraId="71FA890E" w14:textId="77777777" w:rsidR="00032944" w:rsidRDefault="00032944" w:rsidP="009469FF">
      <w:pPr>
        <w:pStyle w:val="Lgende"/>
        <w:numPr>
          <w:ilvl w:val="0"/>
          <w:numId w:val="24"/>
        </w:numPr>
        <w:spacing w:after="360"/>
        <w:ind w:left="714" w:hanging="357"/>
      </w:pPr>
      <w:r>
        <w:t xml:space="preserve">Figure </w:t>
      </w:r>
      <w:fldSimple w:instr=" SEQ Figure \* ARABIC ">
        <w:r w:rsidR="009469FF">
          <w:rPr>
            <w:noProof/>
          </w:rPr>
          <w:t>18</w:t>
        </w:r>
      </w:fldSimple>
      <w:r>
        <w:t xml:space="preserve"> : Contenu du Bureau affiché dans le Gestionnaire de fichiers</w:t>
      </w:r>
    </w:p>
    <w:p w14:paraId="37BA3CE7" w14:textId="7BEFDEB6" w:rsidR="00FF1A64" w:rsidRPr="00032944" w:rsidRDefault="00032944" w:rsidP="00032944">
      <w:pPr>
        <w:rPr>
          <w:color w:val="000000" w:themeColor="text1"/>
          <w:sz w:val="18"/>
          <w:szCs w:val="18"/>
          <w:shd w:val="clear" w:color="auto" w:fill="F2F2F2" w:themeFill="background1" w:themeFillShade="F2"/>
        </w:rPr>
      </w:pPr>
      <w:r>
        <w:br w:type="page"/>
      </w:r>
    </w:p>
    <w:p w14:paraId="0690EE5B" w14:textId="490A2EEE" w:rsidR="00FF1A64" w:rsidRDefault="00D16224" w:rsidP="005920E3">
      <w:pPr>
        <w:pStyle w:val="Titre4"/>
      </w:pPr>
      <w:r>
        <w:lastRenderedPageBreak/>
        <w:t xml:space="preserve">Exemple 2 : </w:t>
      </w:r>
      <w:r w:rsidR="00FF1A64">
        <w:t>Accéder au dossier Bibliothèques</w:t>
      </w:r>
    </w:p>
    <w:p w14:paraId="41599376" w14:textId="5BDD9355" w:rsidR="0014011C" w:rsidRDefault="0014011C" w:rsidP="009469FF">
      <w:pPr>
        <w:pStyle w:val="Paragraphedeliste"/>
        <w:numPr>
          <w:ilvl w:val="0"/>
          <w:numId w:val="31"/>
        </w:numPr>
      </w:pPr>
      <w:r>
        <w:t>Dans le volet navigation de l’explorateur, cliquer sur « Bibliothèques » (1</w:t>
      </w:r>
      <w:r w:rsidR="00667483">
        <w:t xml:space="preserve">) </w:t>
      </w:r>
      <w:r>
        <w:br/>
        <w:t>Son contenu apparaît dans la zone d’affichage (2)</w:t>
      </w:r>
    </w:p>
    <w:p w14:paraId="1E41FCBB" w14:textId="77777777" w:rsidR="0014011C" w:rsidRDefault="0014011C" w:rsidP="0014011C">
      <w:pPr>
        <w:keepNext/>
        <w:jc w:val="center"/>
      </w:pPr>
      <w:r>
        <w:rPr>
          <w:noProof/>
          <w:lang w:eastAsia="fr-FR"/>
        </w:rPr>
        <w:drawing>
          <wp:inline distT="0" distB="0" distL="0" distR="0" wp14:anchorId="1FF4B0B2" wp14:editId="543B9D8B">
            <wp:extent cx="4593772" cy="3192212"/>
            <wp:effectExtent l="0" t="0" r="0" b="8255"/>
            <wp:docPr id="112" name="Image 112" descr="C:\Users\DavidB\AppData\Local\Temp\SNAGHTML604d91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avidB\AppData\Local\Temp\SNAGHTML604d91e.PN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597078" cy="3194509"/>
                    </a:xfrm>
                    <a:prstGeom prst="rect">
                      <a:avLst/>
                    </a:prstGeom>
                    <a:noFill/>
                    <a:ln>
                      <a:noFill/>
                    </a:ln>
                  </pic:spPr>
                </pic:pic>
              </a:graphicData>
            </a:graphic>
          </wp:inline>
        </w:drawing>
      </w:r>
    </w:p>
    <w:p w14:paraId="64894E79" w14:textId="6A0B2FF6" w:rsidR="0014011C" w:rsidRDefault="0014011C" w:rsidP="0014011C">
      <w:pPr>
        <w:pStyle w:val="Lgende"/>
      </w:pPr>
      <w:r>
        <w:t xml:space="preserve">Figure </w:t>
      </w:r>
      <w:fldSimple w:instr=" SEQ Figure \* ARABIC ">
        <w:r w:rsidR="009469FF">
          <w:rPr>
            <w:noProof/>
          </w:rPr>
          <w:t>19</w:t>
        </w:r>
      </w:fldSimple>
      <w:r>
        <w:t xml:space="preserve"> : Le dossier Bibliothèques</w:t>
      </w:r>
    </w:p>
    <w:p w14:paraId="2A0B6969" w14:textId="49B7339E" w:rsidR="00FF1A64" w:rsidRPr="00D40BA9" w:rsidRDefault="00FF1A64" w:rsidP="00FF1A64">
      <w:pPr>
        <w:rPr>
          <w:b/>
        </w:rPr>
      </w:pPr>
      <w:r>
        <w:t xml:space="preserve">Le dossier « Bibliothèques » est un </w:t>
      </w:r>
      <w:r w:rsidRPr="0014011C">
        <w:rPr>
          <w:b/>
        </w:rPr>
        <w:t>dossier</w:t>
      </w:r>
      <w:r>
        <w:t xml:space="preserve"> </w:t>
      </w:r>
      <w:r w:rsidR="00C25A07">
        <w:t>« </w:t>
      </w:r>
      <w:r w:rsidR="00C25A07" w:rsidRPr="0014011C">
        <w:rPr>
          <w:b/>
        </w:rPr>
        <w:t>intelligent</w:t>
      </w:r>
      <w:r w:rsidR="00C25A07">
        <w:t> »</w:t>
      </w:r>
      <w:r w:rsidR="00F80DBF">
        <w:t xml:space="preserve"> (</w:t>
      </w:r>
      <w:r w:rsidR="00F80DBF" w:rsidRPr="0014011C">
        <w:rPr>
          <w:b/>
        </w:rPr>
        <w:t>smart</w:t>
      </w:r>
      <w:r w:rsidR="00F80DBF">
        <w:t xml:space="preserve"> </w:t>
      </w:r>
      <w:r w:rsidR="00F80DBF" w:rsidRPr="0014011C">
        <w:rPr>
          <w:b/>
        </w:rPr>
        <w:t>folder</w:t>
      </w:r>
      <w:r w:rsidR="00F80DBF">
        <w:t>) dont le contenu est</w:t>
      </w:r>
      <w:r>
        <w:t xml:space="preserve"> </w:t>
      </w:r>
      <w:r w:rsidR="009B7E5E">
        <w:t xml:space="preserve">géré par </w:t>
      </w:r>
      <w:r>
        <w:t>le système.</w:t>
      </w:r>
      <w:r w:rsidR="00D40BA9">
        <w:rPr>
          <w:b/>
        </w:rPr>
        <w:br/>
      </w:r>
      <w:r w:rsidR="00F80DBF">
        <w:t>Le dossier Bibliothèque contient les sous-dossiers.</w:t>
      </w:r>
      <w:r w:rsidR="00F80DBF" w:rsidRPr="00F80DBF">
        <w:t xml:space="preserve"> </w:t>
      </w:r>
      <w:r w:rsidR="00F80DBF">
        <w:t xml:space="preserve">Ces sous-dossiers sont également des « dossiers intelligents » qui obéissent à des routines système : Windows </w:t>
      </w:r>
      <w:r w:rsidR="009B7E5E">
        <w:t xml:space="preserve">y </w:t>
      </w:r>
      <w:r w:rsidR="00F80DBF">
        <w:t>regroupe les fichiers par type</w:t>
      </w:r>
      <w:r w:rsidR="009B7E5E">
        <w:t xml:space="preserve">. </w:t>
      </w:r>
      <w:r w:rsidR="009B7E5E">
        <w:br/>
        <w:t>Sans surprise vous trouverez dans :</w:t>
      </w:r>
    </w:p>
    <w:p w14:paraId="29CFC133" w14:textId="67CFB478" w:rsidR="00FF1A64" w:rsidRDefault="00F80DBF" w:rsidP="009469FF">
      <w:pPr>
        <w:pStyle w:val="Paragraphedeliste"/>
        <w:numPr>
          <w:ilvl w:val="0"/>
          <w:numId w:val="27"/>
        </w:numPr>
      </w:pPr>
      <w:r>
        <w:t xml:space="preserve">Le dossier </w:t>
      </w:r>
      <w:r w:rsidR="00FF1A64">
        <w:t>Documents</w:t>
      </w:r>
      <w:r>
        <w:t xml:space="preserve"> contient des fichiers de type généraux (Word, Excel etc.)</w:t>
      </w:r>
    </w:p>
    <w:p w14:paraId="0F2113CD" w14:textId="34F54D71" w:rsidR="00FF1A64" w:rsidRDefault="009B7E5E" w:rsidP="009469FF">
      <w:pPr>
        <w:pStyle w:val="Paragraphedeliste"/>
        <w:numPr>
          <w:ilvl w:val="0"/>
          <w:numId w:val="27"/>
        </w:numPr>
      </w:pPr>
      <w:r>
        <w:t xml:space="preserve">Le dossier </w:t>
      </w:r>
      <w:r w:rsidR="00FF1A64">
        <w:t>Images</w:t>
      </w:r>
      <w:r>
        <w:t xml:space="preserve"> des fichiers de type JPG, GIF, PNG, TIFF, </w:t>
      </w:r>
    </w:p>
    <w:p w14:paraId="6C8446B6" w14:textId="2F0E5529" w:rsidR="00FF1A64" w:rsidRDefault="009B7E5E" w:rsidP="009469FF">
      <w:pPr>
        <w:pStyle w:val="Paragraphedeliste"/>
        <w:numPr>
          <w:ilvl w:val="0"/>
          <w:numId w:val="27"/>
        </w:numPr>
      </w:pPr>
      <w:r>
        <w:t xml:space="preserve">Le dossier </w:t>
      </w:r>
      <w:r w:rsidR="00FF1A64">
        <w:t>Vidéos</w:t>
      </w:r>
      <w:r>
        <w:t xml:space="preserve"> des fichiers au format MP4, AVI etc.</w:t>
      </w:r>
    </w:p>
    <w:p w14:paraId="1F34FAEB" w14:textId="6792ACC6" w:rsidR="00FF1A64" w:rsidRDefault="009B7E5E" w:rsidP="009469FF">
      <w:pPr>
        <w:pStyle w:val="Paragraphedeliste"/>
        <w:numPr>
          <w:ilvl w:val="0"/>
          <w:numId w:val="27"/>
        </w:numPr>
      </w:pPr>
      <w:r>
        <w:t>Le dossier Musique vos titres préférés au format MP3, WAV etc.</w:t>
      </w:r>
    </w:p>
    <w:p w14:paraId="15B2B226" w14:textId="33B0BF92" w:rsidR="0014011C" w:rsidRDefault="0014011C" w:rsidP="0014011C"/>
    <w:p w14:paraId="1EB225C0" w14:textId="77777777" w:rsidR="0014011C" w:rsidRDefault="0014011C">
      <w:r>
        <w:br w:type="page"/>
      </w:r>
    </w:p>
    <w:p w14:paraId="12878CBB" w14:textId="768D1281" w:rsidR="0014011C" w:rsidRDefault="0014011C" w:rsidP="008F13EE">
      <w:pPr>
        <w:pStyle w:val="Titre3"/>
      </w:pPr>
      <w:r>
        <w:lastRenderedPageBreak/>
        <w:t xml:space="preserve">Naviguer parmi </w:t>
      </w:r>
      <w:r w:rsidR="001E4C96">
        <w:t>les</w:t>
      </w:r>
      <w:r>
        <w:t xml:space="preserve"> sous-dossiers</w:t>
      </w:r>
    </w:p>
    <w:p w14:paraId="77649D07" w14:textId="1D0BD182" w:rsidR="0014011C" w:rsidRDefault="004960DB" w:rsidP="0014011C">
      <w:r>
        <w:rPr>
          <w:noProof/>
          <w:lang w:eastAsia="fr-FR"/>
        </w:rPr>
        <w:drawing>
          <wp:anchor distT="0" distB="0" distL="114300" distR="114300" simplePos="0" relativeHeight="251698688" behindDoc="1" locked="0" layoutInCell="1" allowOverlap="1" wp14:anchorId="49D121F4" wp14:editId="1FF8F6B9">
            <wp:simplePos x="0" y="0"/>
            <wp:positionH relativeFrom="column">
              <wp:posOffset>4248785</wp:posOffset>
            </wp:positionH>
            <wp:positionV relativeFrom="paragraph">
              <wp:posOffset>7620</wp:posOffset>
            </wp:positionV>
            <wp:extent cx="2231390" cy="3178175"/>
            <wp:effectExtent l="0" t="0" r="0" b="3175"/>
            <wp:wrapTight wrapText="bothSides">
              <wp:wrapPolygon edited="0">
                <wp:start x="2950" y="0"/>
                <wp:lineTo x="2950" y="6215"/>
                <wp:lineTo x="184" y="6732"/>
                <wp:lineTo x="184" y="8027"/>
                <wp:lineTo x="2950" y="8286"/>
                <wp:lineTo x="369" y="8933"/>
                <wp:lineTo x="369" y="10099"/>
                <wp:lineTo x="2950" y="10358"/>
                <wp:lineTo x="2950" y="21492"/>
                <wp:lineTo x="21391" y="21492"/>
                <wp:lineTo x="21391" y="0"/>
                <wp:lineTo x="2950" y="0"/>
              </wp:wrapPolygon>
            </wp:wrapTight>
            <wp:docPr id="113" name="Image 113" descr="C:\Users\DavidB\AppData\Local\Temp\SNAGHTML61673c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avidB\AppData\Local\Temp\SNAGHTML61673c8.PN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231390" cy="3178175"/>
                    </a:xfrm>
                    <a:prstGeom prst="rect">
                      <a:avLst/>
                    </a:prstGeom>
                    <a:noFill/>
                    <a:ln>
                      <a:noFill/>
                    </a:ln>
                  </pic:spPr>
                </pic:pic>
              </a:graphicData>
            </a:graphic>
            <wp14:sizeRelH relativeFrom="page">
              <wp14:pctWidth>0</wp14:pctWidth>
            </wp14:sizeRelH>
            <wp14:sizeRelV relativeFrom="page">
              <wp14:pctHeight>0</wp14:pctHeight>
            </wp14:sizeRelV>
          </wp:anchor>
        </w:drawing>
      </w:r>
      <w:r w:rsidR="0014011C">
        <w:t>Un dossier peut contenir des sous-répertoires qui eux même peuvent contenir des sous-dossiers etc. Il est donc parfois utile de naviguer dans les sous-dossiers pour accéder à une ressource qui ne se trouve au premier niveau.</w:t>
      </w:r>
    </w:p>
    <w:p w14:paraId="4CFCE87E" w14:textId="6109E929" w:rsidR="001E4C96" w:rsidRDefault="001E4C96" w:rsidP="0014011C">
      <w:r>
        <w:t>Exemple : Vous souhaite</w:t>
      </w:r>
      <w:r w:rsidR="004960DB">
        <w:t>z ouvrir</w:t>
      </w:r>
      <w:r>
        <w:t xml:space="preserve"> une image qui se trouve dans le dossier Mes images</w:t>
      </w:r>
      <w:r w:rsidR="004960DB">
        <w:t> :</w:t>
      </w:r>
    </w:p>
    <w:p w14:paraId="09E65B0A" w14:textId="383C4980" w:rsidR="001E4C96" w:rsidRDefault="004960DB" w:rsidP="009469FF">
      <w:pPr>
        <w:pStyle w:val="Paragraphedeliste"/>
        <w:numPr>
          <w:ilvl w:val="0"/>
          <w:numId w:val="34"/>
        </w:numPr>
        <w:ind w:left="714" w:hanging="357"/>
        <w:contextualSpacing w:val="0"/>
      </w:pPr>
      <w:r>
        <w:t>Depuis</w:t>
      </w:r>
      <w:r w:rsidR="009B6604">
        <w:t xml:space="preserve"> le volet de navigation de l’explorateur</w:t>
      </w:r>
    </w:p>
    <w:p w14:paraId="440A6E29" w14:textId="35587DDB" w:rsidR="009B6604" w:rsidRDefault="009B6604" w:rsidP="009469FF">
      <w:pPr>
        <w:pStyle w:val="Paragraphedeliste"/>
        <w:numPr>
          <w:ilvl w:val="0"/>
          <w:numId w:val="33"/>
        </w:numPr>
      </w:pPr>
      <w:r>
        <w:t>Cliquer sur la flèche de menu déroulant</w:t>
      </w:r>
      <w:r w:rsidR="004960DB">
        <w:t xml:space="preserve"> </w:t>
      </w:r>
      <w:r>
        <w:t xml:space="preserve">du dossier </w:t>
      </w:r>
      <w:r w:rsidRPr="004960DB">
        <w:rPr>
          <w:b/>
        </w:rPr>
        <w:t>Bibliothèques</w:t>
      </w:r>
      <w:r>
        <w:t xml:space="preserve"> pour faire apparaître </w:t>
      </w:r>
      <w:r w:rsidR="004960DB">
        <w:t>la liste de</w:t>
      </w:r>
      <w:r>
        <w:t xml:space="preserve"> sous-dossiers</w:t>
      </w:r>
    </w:p>
    <w:p w14:paraId="69BF7455" w14:textId="14905DB6" w:rsidR="004960DB" w:rsidRDefault="004960DB" w:rsidP="009469FF">
      <w:pPr>
        <w:pStyle w:val="Paragraphedeliste"/>
        <w:numPr>
          <w:ilvl w:val="0"/>
          <w:numId w:val="33"/>
        </w:numPr>
      </w:pPr>
      <w:r>
        <w:t>Cliquer sur la flèche de menu déroulant du sous-dossier Images</w:t>
      </w:r>
    </w:p>
    <w:p w14:paraId="70DED77D" w14:textId="0E8BBC5F" w:rsidR="004960DB" w:rsidRDefault="004960DB" w:rsidP="009469FF">
      <w:pPr>
        <w:pStyle w:val="Paragraphedeliste"/>
        <w:numPr>
          <w:ilvl w:val="0"/>
          <w:numId w:val="33"/>
        </w:numPr>
        <w:ind w:left="714" w:hanging="357"/>
        <w:contextualSpacing w:val="0"/>
      </w:pPr>
      <w:r>
        <w:t>Cliquer sur le dossier Mes images</w:t>
      </w:r>
    </w:p>
    <w:p w14:paraId="6C48F24B" w14:textId="6C9C4863" w:rsidR="004960DB" w:rsidRDefault="004960DB" w:rsidP="009469FF">
      <w:pPr>
        <w:pStyle w:val="Paragraphedeliste"/>
        <w:numPr>
          <w:ilvl w:val="0"/>
          <w:numId w:val="32"/>
        </w:numPr>
      </w:pPr>
      <w:r>
        <w:t>Votre image apparaît dans la zone de contenu</w:t>
      </w:r>
    </w:p>
    <w:p w14:paraId="515AE685" w14:textId="43EBABFE" w:rsidR="0014011C" w:rsidRDefault="00406273" w:rsidP="0014011C">
      <w:r>
        <w:t xml:space="preserve">Vous pouvez également parcourir l’arborescence directement depuis la zone d’affichage en double-cliquant sur </w:t>
      </w:r>
      <w:proofErr w:type="gramStart"/>
      <w:r>
        <w:t>ce dossiers</w:t>
      </w:r>
      <w:proofErr w:type="gramEnd"/>
      <w:r>
        <w:t>, ses sous-dossiers etc.</w:t>
      </w:r>
    </w:p>
    <w:p w14:paraId="78C0757A" w14:textId="01454A94" w:rsidR="006524A5" w:rsidRDefault="001E4C96" w:rsidP="008F13EE">
      <w:pPr>
        <w:pStyle w:val="Titre3"/>
      </w:pPr>
      <w:r>
        <w:t>Exécuter</w:t>
      </w:r>
      <w:r w:rsidR="00D16224">
        <w:t xml:space="preserve"> une application</w:t>
      </w:r>
    </w:p>
    <w:p w14:paraId="2C834FE2" w14:textId="6EE7A3FF" w:rsidR="006524A5" w:rsidRDefault="00E241CF" w:rsidP="006524A5">
      <w:r>
        <w:rPr>
          <w:noProof/>
          <w:lang w:eastAsia="fr-FR"/>
        </w:rPr>
        <mc:AlternateContent>
          <mc:Choice Requires="wps">
            <w:drawing>
              <wp:anchor distT="0" distB="0" distL="114300" distR="114300" simplePos="0" relativeHeight="251702784" behindDoc="1" locked="0" layoutInCell="1" allowOverlap="1" wp14:anchorId="478B60A7" wp14:editId="6572BB7C">
                <wp:simplePos x="0" y="0"/>
                <wp:positionH relativeFrom="column">
                  <wp:posOffset>1914525</wp:posOffset>
                </wp:positionH>
                <wp:positionV relativeFrom="paragraph">
                  <wp:posOffset>2877820</wp:posOffset>
                </wp:positionV>
                <wp:extent cx="4009390" cy="635"/>
                <wp:effectExtent l="0" t="0" r="0" b="0"/>
                <wp:wrapTight wrapText="bothSides">
                  <wp:wrapPolygon edited="0">
                    <wp:start x="0" y="0"/>
                    <wp:lineTo x="0" y="21600"/>
                    <wp:lineTo x="21600" y="21600"/>
                    <wp:lineTo x="21600" y="0"/>
                  </wp:wrapPolygon>
                </wp:wrapTight>
                <wp:docPr id="114" name="Zone de texte 114"/>
                <wp:cNvGraphicFramePr/>
                <a:graphic xmlns:a="http://schemas.openxmlformats.org/drawingml/2006/main">
                  <a:graphicData uri="http://schemas.microsoft.com/office/word/2010/wordprocessingShape">
                    <wps:wsp>
                      <wps:cNvSpPr txBox="1"/>
                      <wps:spPr>
                        <a:xfrm>
                          <a:off x="0" y="0"/>
                          <a:ext cx="4009390" cy="635"/>
                        </a:xfrm>
                        <a:prstGeom prst="rect">
                          <a:avLst/>
                        </a:prstGeom>
                        <a:solidFill>
                          <a:prstClr val="white"/>
                        </a:solidFill>
                        <a:ln>
                          <a:noFill/>
                        </a:ln>
                        <a:effectLst/>
                      </wps:spPr>
                      <wps:txbx>
                        <w:txbxContent>
                          <w:p w14:paraId="2C6CD36D" w14:textId="51957171" w:rsidR="008070FF" w:rsidRDefault="008070FF" w:rsidP="00E241CF">
                            <w:pPr>
                              <w:pStyle w:val="Lgende"/>
                            </w:pPr>
                            <w:r>
                              <w:t xml:space="preserve">Figure </w:t>
                            </w:r>
                            <w:fldSimple w:instr=" SEQ Figure \* ARABIC ">
                              <w:r>
                                <w:rPr>
                                  <w:noProof/>
                                </w:rPr>
                                <w:t>20</w:t>
                              </w:r>
                            </w:fldSimple>
                            <w:r>
                              <w:t xml:space="preserve"> :</w:t>
                            </w:r>
                            <w:r w:rsidRPr="005F603E">
                              <w:t xml:space="preserve"> Accéder au panneau de configuration de puis le gestionnaire de fichier</w:t>
                            </w:r>
                            <w:r>
                              <w:t>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78B60A7" id="Zone de texte 114" o:spid="_x0000_s1047" type="#_x0000_t202" style="position:absolute;margin-left:150.75pt;margin-top:226.6pt;width:315.7pt;height:.05pt;z-index:-251613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" stroked="f">
                <v:textbox style="mso-fit-shape-to-text:t" inset="0,0,0,0">
                  <w:txbxContent>
                    <w:p w14:paraId="2C6CD36D" w14:textId="51957171" w:rsidR="008070FF" w:rsidRDefault="008070FF" w:rsidP="00E241CF">
                      <w:pPr>
                        <w:pStyle w:val="Lgende"/>
                      </w:pPr>
                      <w:r>
                        <w:t xml:space="preserve">Figure </w:t>
                      </w:r>
                      <w:fldSimple w:instr=" SEQ Figure \* ARABIC ">
                        <w:r>
                          <w:rPr>
                            <w:noProof/>
                          </w:rPr>
                          <w:t>20</w:t>
                        </w:r>
                      </w:fldSimple>
                      <w:r>
                        <w:t xml:space="preserve"> :</w:t>
                      </w:r>
                      <w:r w:rsidRPr="005F603E">
                        <w:t xml:space="preserve"> Accéder au panneau de configuration de puis le gestionnaire de fichier</w:t>
                      </w:r>
                      <w:r>
                        <w:t>s</w:t>
                      </w:r>
                    </w:p>
                  </w:txbxContent>
                </v:textbox>
                <w10:wrap type="tight"/>
              </v:shape>
            </w:pict>
          </mc:Fallback>
        </mc:AlternateContent>
      </w:r>
      <w:r>
        <w:rPr>
          <w:noProof/>
          <w:lang w:eastAsia="fr-FR"/>
        </w:rPr>
        <w:drawing>
          <wp:anchor distT="0" distB="0" distL="114300" distR="114300" simplePos="0" relativeHeight="251700736" behindDoc="1" locked="0" layoutInCell="1" allowOverlap="1" wp14:anchorId="0A5B22A5" wp14:editId="5F5FD44D">
            <wp:simplePos x="0" y="0"/>
            <wp:positionH relativeFrom="column">
              <wp:posOffset>1914525</wp:posOffset>
            </wp:positionH>
            <wp:positionV relativeFrom="paragraph">
              <wp:posOffset>34290</wp:posOffset>
            </wp:positionV>
            <wp:extent cx="4009390" cy="2786380"/>
            <wp:effectExtent l="0" t="0" r="0" b="0"/>
            <wp:wrapTight wrapText="bothSides">
              <wp:wrapPolygon edited="0">
                <wp:start x="0" y="0"/>
                <wp:lineTo x="0" y="21413"/>
                <wp:lineTo x="21449" y="21413"/>
                <wp:lineTo x="21449" y="0"/>
                <wp:lineTo x="0" y="0"/>
              </wp:wrapPolygon>
            </wp:wrapTight>
            <wp:docPr id="111" name="Image 111" descr="C:\Users\DavidB\AppData\Local\Temp\SNAGHTML5e4e9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DavidB\AppData\Local\Temp\SNAGHTML5e4e972.PNG"/>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4009390" cy="2786380"/>
                    </a:xfrm>
                    <a:prstGeom prst="rect">
                      <a:avLst/>
                    </a:prstGeom>
                    <a:noFill/>
                    <a:ln>
                      <a:noFill/>
                    </a:ln>
                  </pic:spPr>
                </pic:pic>
              </a:graphicData>
            </a:graphic>
            <wp14:sizeRelH relativeFrom="page">
              <wp14:pctWidth>0</wp14:pctWidth>
            </wp14:sizeRelH>
            <wp14:sizeRelV relativeFrom="page">
              <wp14:pctHeight>0</wp14:pctHeight>
            </wp14:sizeRelV>
          </wp:anchor>
        </w:drawing>
      </w:r>
      <w:r w:rsidR="00771C24">
        <w:t>Vos souhaitez modifier les paramètres de vote système</w:t>
      </w:r>
      <w:r w:rsidR="001E4C96">
        <w:rPr>
          <w:b/>
        </w:rPr>
        <w:t xml:space="preserve">. </w:t>
      </w:r>
      <w:r w:rsidR="001E4C96">
        <w:t xml:space="preserve">Il vous faut exécuter l’outil système </w:t>
      </w:r>
      <w:r w:rsidR="001E4C96" w:rsidRPr="001E4C96">
        <w:rPr>
          <w:b/>
        </w:rPr>
        <w:t>Panneau de configuration</w:t>
      </w:r>
      <w:r w:rsidR="00771C24">
        <w:t>.</w:t>
      </w:r>
    </w:p>
    <w:p w14:paraId="292E584E" w14:textId="06179405" w:rsidR="00964833" w:rsidRDefault="00964833" w:rsidP="009469FF">
      <w:pPr>
        <w:pStyle w:val="Paragraphedeliste"/>
        <w:numPr>
          <w:ilvl w:val="0"/>
          <w:numId w:val="30"/>
        </w:numPr>
      </w:pPr>
      <w:r>
        <w:t>Lancer l’</w:t>
      </w:r>
      <w:r w:rsidR="00771C24">
        <w:t>E</w:t>
      </w:r>
      <w:r>
        <w:t>xplorateur</w:t>
      </w:r>
    </w:p>
    <w:p w14:paraId="3321B015" w14:textId="167C6373" w:rsidR="00964833" w:rsidRDefault="00964833" w:rsidP="009469FF">
      <w:pPr>
        <w:pStyle w:val="Paragraphedeliste"/>
        <w:numPr>
          <w:ilvl w:val="0"/>
          <w:numId w:val="30"/>
        </w:numPr>
      </w:pPr>
      <w:r>
        <w:t>Accéder au dossier bureau</w:t>
      </w:r>
      <w:r w:rsidR="00771C24">
        <w:t xml:space="preserve"> (1)</w:t>
      </w:r>
    </w:p>
    <w:p w14:paraId="6D6BD3EC" w14:textId="0BF22522" w:rsidR="00964833" w:rsidRDefault="00964833" w:rsidP="009469FF">
      <w:pPr>
        <w:pStyle w:val="Paragraphedeliste"/>
        <w:numPr>
          <w:ilvl w:val="0"/>
          <w:numId w:val="30"/>
        </w:numPr>
      </w:pPr>
      <w:r>
        <w:t xml:space="preserve">Dans la zone d’affichage, faire un double clic sur l’icône </w:t>
      </w:r>
      <w:r w:rsidRPr="00771C24">
        <w:rPr>
          <w:b/>
        </w:rPr>
        <w:t>Panneau</w:t>
      </w:r>
      <w:r>
        <w:t xml:space="preserve"> </w:t>
      </w:r>
      <w:r w:rsidRPr="00771C24">
        <w:rPr>
          <w:b/>
        </w:rPr>
        <w:t>de</w:t>
      </w:r>
      <w:r>
        <w:t xml:space="preserve"> </w:t>
      </w:r>
      <w:r w:rsidRPr="00771C24">
        <w:rPr>
          <w:b/>
        </w:rPr>
        <w:t>configuration</w:t>
      </w:r>
      <w:r w:rsidR="00771C24">
        <w:t xml:space="preserve"> (2)</w:t>
      </w:r>
    </w:p>
    <w:p w14:paraId="1B955350" w14:textId="62726A87" w:rsidR="00771C24" w:rsidRDefault="00771C24" w:rsidP="00771C24">
      <w:pPr>
        <w:keepNext/>
        <w:jc w:val="center"/>
      </w:pPr>
    </w:p>
    <w:p w14:paraId="6722CFB6" w14:textId="08CA227A" w:rsidR="008A34C2" w:rsidRDefault="001E4C96" w:rsidP="0014011C">
      <w:r>
        <w:t>Un</w:t>
      </w:r>
      <w:r w:rsidR="0014011C">
        <w:t xml:space="preserve"> moyen plus simple pour accéder à une application est d’utiliser le </w:t>
      </w:r>
      <w:r w:rsidR="0014011C" w:rsidRPr="001E4C96">
        <w:rPr>
          <w:b/>
        </w:rPr>
        <w:t>menu D</w:t>
      </w:r>
      <w:r w:rsidRPr="001E4C96">
        <w:rPr>
          <w:b/>
        </w:rPr>
        <w:t xml:space="preserve">émarrer </w:t>
      </w:r>
      <w:r>
        <w:t>qui regroupe tous les raccourcis vers vos applications.</w:t>
      </w:r>
    </w:p>
    <w:p w14:paraId="4D9959FE" w14:textId="77777777" w:rsidR="008A34C2" w:rsidRDefault="008A34C2">
      <w:r>
        <w:br w:type="page"/>
      </w:r>
    </w:p>
    <w:p w14:paraId="53CC9601" w14:textId="2B04CAFA" w:rsidR="00771C24" w:rsidRDefault="008F13EE" w:rsidP="008F13EE">
      <w:pPr>
        <w:pStyle w:val="Titre3"/>
      </w:pPr>
      <w:r>
        <w:lastRenderedPageBreak/>
        <w:t>Modifier l’affichage des dossiers et fichier</w:t>
      </w:r>
      <w:r w:rsidR="006955FA">
        <w:t>s</w:t>
      </w:r>
    </w:p>
    <w:p w14:paraId="54064F41" w14:textId="49D0945F" w:rsidR="000774D5" w:rsidRDefault="000F314E" w:rsidP="008A34C2">
      <w:r>
        <w:t xml:space="preserve">Les icônes </w:t>
      </w:r>
      <w:r w:rsidR="000774D5">
        <w:t xml:space="preserve">des dossiers et des fichiers </w:t>
      </w:r>
      <w:r>
        <w:t>peuvent être</w:t>
      </w:r>
      <w:r w:rsidR="000774D5">
        <w:t xml:space="preserve"> affichées</w:t>
      </w:r>
      <w:r w:rsidR="00A51FA2">
        <w:t xml:space="preserve"> en différente tailles</w:t>
      </w:r>
      <w:r w:rsidR="000774D5">
        <w:t>.</w:t>
      </w:r>
    </w:p>
    <w:p w14:paraId="3EB89247" w14:textId="52081C3C" w:rsidR="000774D5" w:rsidRDefault="000774D5" w:rsidP="000774D5">
      <w:pPr>
        <w:pStyle w:val="Titre4"/>
      </w:pPr>
      <w:r>
        <w:t>Modifier le niveau d’affichage depuis la Barre d’outils</w:t>
      </w:r>
    </w:p>
    <w:p w14:paraId="7B9ED4B5" w14:textId="77A5CF32" w:rsidR="006955FA" w:rsidRDefault="006F2C25" w:rsidP="009469FF">
      <w:pPr>
        <w:pStyle w:val="Paragraphedeliste"/>
        <w:numPr>
          <w:ilvl w:val="0"/>
          <w:numId w:val="39"/>
        </w:numPr>
      </w:pPr>
      <w:r>
        <w:t>Cliquer sur ce bouton de bascule pour passer rapidement d’un type d’affichage à un autre</w:t>
      </w:r>
      <w:r w:rsidR="008156AA">
        <w:t xml:space="preserve"> (1)</w:t>
      </w:r>
    </w:p>
    <w:p w14:paraId="25F56CDB" w14:textId="5D1EE19A" w:rsidR="008156AA" w:rsidRPr="008156AA" w:rsidRDefault="008156AA" w:rsidP="008156AA">
      <w:pPr>
        <w:jc w:val="center"/>
        <w:rPr>
          <w:b/>
          <w:sz w:val="28"/>
        </w:rPr>
      </w:pPr>
      <w:proofErr w:type="gramStart"/>
      <w:r w:rsidRPr="008156AA">
        <w:rPr>
          <w:b/>
          <w:sz w:val="28"/>
        </w:rPr>
        <w:t>OU</w:t>
      </w:r>
      <w:proofErr w:type="gramEnd"/>
    </w:p>
    <w:p w14:paraId="085CEBC3" w14:textId="7D11F2A9" w:rsidR="006F2C25" w:rsidRDefault="006F2C25" w:rsidP="009469FF">
      <w:pPr>
        <w:pStyle w:val="Paragraphedeliste"/>
        <w:numPr>
          <w:ilvl w:val="0"/>
          <w:numId w:val="39"/>
        </w:numPr>
      </w:pPr>
      <w:r>
        <w:t>Cliquer sur la petite flèche pour faire dérouler une liste des options d’affichage</w:t>
      </w:r>
      <w:r w:rsidR="008156AA">
        <w:t xml:space="preserve"> (2)</w:t>
      </w:r>
    </w:p>
    <w:p w14:paraId="28E3BB18" w14:textId="2749073F" w:rsidR="006F2C25" w:rsidRDefault="008156AA" w:rsidP="009469FF">
      <w:pPr>
        <w:pStyle w:val="Paragraphedeliste"/>
        <w:numPr>
          <w:ilvl w:val="0"/>
          <w:numId w:val="39"/>
        </w:numPr>
      </w:pPr>
      <w:r>
        <w:t>Sélectionner un niveau d’affichage</w:t>
      </w:r>
    </w:p>
    <w:p w14:paraId="616AC11F" w14:textId="74D37C0C" w:rsidR="006F2C25" w:rsidRDefault="006F2C25" w:rsidP="00AD095F">
      <w:pPr>
        <w:jc w:val="center"/>
      </w:pPr>
      <w:r>
        <w:rPr>
          <w:noProof/>
          <w:lang w:eastAsia="fr-FR"/>
        </w:rPr>
        <w:drawing>
          <wp:inline distT="0" distB="0" distL="0" distR="0" wp14:anchorId="00C60154" wp14:editId="21457C3C">
            <wp:extent cx="4863830" cy="2874634"/>
            <wp:effectExtent l="0" t="0" r="0" b="2540"/>
            <wp:docPr id="134" name="Image 134" descr="C:\Users\DavidB\AppData\Local\Temp\SNAGHTML6a7c7d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DavidB\AppData\Local\Temp\SNAGHTML6a7c7d3.PN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874030" cy="2880662"/>
                    </a:xfrm>
                    <a:prstGeom prst="rect">
                      <a:avLst/>
                    </a:prstGeom>
                    <a:noFill/>
                    <a:ln>
                      <a:noFill/>
                    </a:ln>
                  </pic:spPr>
                </pic:pic>
              </a:graphicData>
            </a:graphic>
          </wp:inline>
        </w:drawing>
      </w:r>
    </w:p>
    <w:p w14:paraId="0B5FC141" w14:textId="77777777" w:rsidR="008156AA" w:rsidRDefault="008156AA" w:rsidP="008156AA"/>
    <w:p w14:paraId="27D81BDE" w14:textId="1DA43419" w:rsidR="000774D5" w:rsidRDefault="000774D5" w:rsidP="006F2C25">
      <w:pPr>
        <w:pStyle w:val="Titre4"/>
      </w:pPr>
      <w:r>
        <w:t>Modifier le niveau d’affichage depuis</w:t>
      </w:r>
      <w:r w:rsidR="006F2C25">
        <w:t xml:space="preserve"> le menu Affichage</w:t>
      </w:r>
    </w:p>
    <w:p w14:paraId="4A1A392F" w14:textId="3F6F750E" w:rsidR="008156AA" w:rsidRDefault="00AD095F" w:rsidP="009469FF">
      <w:pPr>
        <w:pStyle w:val="Paragraphedeliste"/>
        <w:numPr>
          <w:ilvl w:val="0"/>
          <w:numId w:val="41"/>
        </w:numPr>
      </w:pPr>
      <w:r>
        <w:rPr>
          <w:noProof/>
          <w:lang w:eastAsia="fr-FR"/>
        </w:rPr>
        <w:drawing>
          <wp:anchor distT="0" distB="0" distL="114300" distR="114300" simplePos="0" relativeHeight="251719168" behindDoc="1" locked="0" layoutInCell="1" allowOverlap="1" wp14:anchorId="1AE2345B" wp14:editId="68813426">
            <wp:simplePos x="0" y="0"/>
            <wp:positionH relativeFrom="column">
              <wp:posOffset>4304314</wp:posOffset>
            </wp:positionH>
            <wp:positionV relativeFrom="paragraph">
              <wp:posOffset>5432</wp:posOffset>
            </wp:positionV>
            <wp:extent cx="1482725" cy="2305050"/>
            <wp:effectExtent l="0" t="0" r="3175" b="0"/>
            <wp:wrapTight wrapText="bothSides">
              <wp:wrapPolygon edited="0">
                <wp:start x="0" y="0"/>
                <wp:lineTo x="0" y="21243"/>
                <wp:lineTo x="278" y="21421"/>
                <wp:lineTo x="11656" y="21421"/>
                <wp:lineTo x="16928" y="21421"/>
                <wp:lineTo x="20814" y="20707"/>
                <wp:lineTo x="21091" y="19993"/>
                <wp:lineTo x="21369" y="4463"/>
                <wp:lineTo x="21369" y="2856"/>
                <wp:lineTo x="21091" y="0"/>
                <wp:lineTo x="0" y="0"/>
              </wp:wrapPolygon>
            </wp:wrapTight>
            <wp:docPr id="135" name="Image 135" descr="C:\Users\DavidB\AppData\Local\Temp\SNAGHTML6af9d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DavidB\AppData\Local\Temp\SNAGHTML6af9de6.PN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482725" cy="2305050"/>
                    </a:xfrm>
                    <a:prstGeom prst="rect">
                      <a:avLst/>
                    </a:prstGeom>
                    <a:noFill/>
                    <a:ln>
                      <a:noFill/>
                    </a:ln>
                  </pic:spPr>
                </pic:pic>
              </a:graphicData>
            </a:graphic>
            <wp14:sizeRelH relativeFrom="page">
              <wp14:pctWidth>0</wp14:pctWidth>
            </wp14:sizeRelH>
            <wp14:sizeRelV relativeFrom="page">
              <wp14:pctHeight>0</wp14:pctHeight>
            </wp14:sizeRelV>
          </wp:anchor>
        </w:drawing>
      </w:r>
      <w:r w:rsidR="008156AA">
        <w:t>Dans la barre des menus, cliquer sur Affichage</w:t>
      </w:r>
    </w:p>
    <w:p w14:paraId="6B4E0893" w14:textId="05905A62" w:rsidR="008156AA" w:rsidRDefault="008156AA" w:rsidP="009469FF">
      <w:pPr>
        <w:pStyle w:val="Paragraphedeliste"/>
        <w:numPr>
          <w:ilvl w:val="0"/>
          <w:numId w:val="41"/>
        </w:numPr>
      </w:pPr>
      <w:r>
        <w:t>Choisir votre niveau d’affichage</w:t>
      </w:r>
    </w:p>
    <w:p w14:paraId="42249FFA" w14:textId="44E3A59D" w:rsidR="00AD095F" w:rsidRDefault="00AD095F" w:rsidP="00AD095F">
      <w:pPr>
        <w:spacing w:after="0"/>
      </w:pPr>
      <w:r>
        <w:t>Positionner l’affichage au niveau</w:t>
      </w:r>
      <w:proofErr w:type="gramStart"/>
      <w:r>
        <w:t xml:space="preserve"> «Détail</w:t>
      </w:r>
      <w:proofErr w:type="gramEnd"/>
      <w:r>
        <w:t> » permet d’obtenir un maximum d’information dur les fichiers et dossier tel que :</w:t>
      </w:r>
    </w:p>
    <w:p w14:paraId="121A01C1" w14:textId="77777777" w:rsidR="00AD095F" w:rsidRDefault="00AD095F" w:rsidP="009469FF">
      <w:pPr>
        <w:pStyle w:val="Paragraphedeliste"/>
        <w:numPr>
          <w:ilvl w:val="0"/>
          <w:numId w:val="40"/>
        </w:numPr>
        <w:ind w:left="2694"/>
      </w:pPr>
      <w:r>
        <w:t>la date de création</w:t>
      </w:r>
    </w:p>
    <w:p w14:paraId="0AC20AFB" w14:textId="46F4F2D6" w:rsidR="00AD095F" w:rsidRDefault="00AD095F" w:rsidP="009469FF">
      <w:pPr>
        <w:pStyle w:val="Paragraphedeliste"/>
        <w:numPr>
          <w:ilvl w:val="0"/>
          <w:numId w:val="40"/>
        </w:numPr>
        <w:ind w:left="2694"/>
      </w:pPr>
      <w:r>
        <w:t>Le type</w:t>
      </w:r>
    </w:p>
    <w:p w14:paraId="512BE5B2" w14:textId="688E6834" w:rsidR="00AD095F" w:rsidRDefault="00AD095F" w:rsidP="009469FF">
      <w:pPr>
        <w:pStyle w:val="Paragraphedeliste"/>
        <w:numPr>
          <w:ilvl w:val="0"/>
          <w:numId w:val="40"/>
        </w:numPr>
        <w:ind w:left="2694"/>
      </w:pPr>
      <w:r>
        <w:t>La taille, etc.</w:t>
      </w:r>
    </w:p>
    <w:p w14:paraId="52C9EA9A" w14:textId="7C6A5956" w:rsidR="00AD095F" w:rsidRDefault="00AD095F" w:rsidP="00AD095F"/>
    <w:p w14:paraId="748EF2F7" w14:textId="144449C8" w:rsidR="008156AA" w:rsidRPr="008156AA" w:rsidRDefault="008156AA" w:rsidP="00AD095F">
      <w:pPr>
        <w:jc w:val="right"/>
      </w:pPr>
    </w:p>
    <w:p w14:paraId="0592F72E" w14:textId="77777777" w:rsidR="006955FA" w:rsidRPr="006955FA" w:rsidRDefault="006955FA" w:rsidP="006955FA">
      <w:pPr>
        <w:pStyle w:val="Titre3"/>
      </w:pPr>
      <w:r>
        <w:t>Activer le volet aperçu</w:t>
      </w:r>
    </w:p>
    <w:p w14:paraId="10C96ED7" w14:textId="77777777" w:rsidR="006955FA" w:rsidRDefault="006955FA" w:rsidP="008A34C2"/>
    <w:p w14:paraId="4AFD154B" w14:textId="38D6E0B8" w:rsidR="006955FA" w:rsidRDefault="006955FA" w:rsidP="006955FA">
      <w:pPr>
        <w:pStyle w:val="Titre3"/>
      </w:pPr>
      <w:r>
        <w:t>Trier le contenu d’un dossier</w:t>
      </w:r>
    </w:p>
    <w:p w14:paraId="0B2E63BA" w14:textId="77777777" w:rsidR="006955FA" w:rsidRDefault="006955FA" w:rsidP="006955FA"/>
    <w:p w14:paraId="5A4D5B58" w14:textId="53F22F74" w:rsidR="006955FA" w:rsidRDefault="006955FA" w:rsidP="006955FA">
      <w:pPr>
        <w:pStyle w:val="Titre3"/>
      </w:pPr>
      <w:r>
        <w:lastRenderedPageBreak/>
        <w:t>Organiser le contenu d’un dossier selon des critères</w:t>
      </w:r>
    </w:p>
    <w:p w14:paraId="7240B3D8" w14:textId="5AAD8B22" w:rsidR="000774D5" w:rsidRDefault="000774D5" w:rsidP="006955FA">
      <w:r>
        <w:t>Attention ! Cette option est disponible uniquement pour le dossier Bibliothèques et ses sous-dossiers.</w:t>
      </w:r>
    </w:p>
    <w:p w14:paraId="7F431EB9" w14:textId="07B4E465" w:rsidR="000F314E" w:rsidRDefault="000F314E" w:rsidP="006955FA">
      <w:r>
        <w:t>Pour regrouper vos fichiers ou dossier par Date, type etc. :</w:t>
      </w:r>
    </w:p>
    <w:p w14:paraId="21AD2DB3" w14:textId="61B46732" w:rsidR="000F314E" w:rsidRDefault="000F314E" w:rsidP="009469FF">
      <w:pPr>
        <w:pStyle w:val="Paragraphedeliste"/>
        <w:numPr>
          <w:ilvl w:val="0"/>
          <w:numId w:val="38"/>
        </w:numPr>
      </w:pPr>
      <w:r>
        <w:t>Cliquer pour faire défiler le menu des critères de regroupement</w:t>
      </w:r>
    </w:p>
    <w:p w14:paraId="43424DED" w14:textId="46F546E5" w:rsidR="000F314E" w:rsidRDefault="000F314E" w:rsidP="009469FF">
      <w:pPr>
        <w:pStyle w:val="Paragraphedeliste"/>
        <w:numPr>
          <w:ilvl w:val="0"/>
          <w:numId w:val="38"/>
        </w:numPr>
      </w:pPr>
      <w:r>
        <w:t>Sélectionner un critère : date, Auteur, Type etc.</w:t>
      </w:r>
    </w:p>
    <w:p w14:paraId="26F767E4" w14:textId="79E8B991" w:rsidR="000F314E" w:rsidRPr="000F314E" w:rsidRDefault="000F314E" w:rsidP="000F314E">
      <w:pPr>
        <w:rPr>
          <w:b/>
          <w:i/>
        </w:rPr>
      </w:pPr>
      <w:r w:rsidRPr="000F314E">
        <w:rPr>
          <w:b/>
          <w:i/>
        </w:rPr>
        <w:t>Le contenu du dossier est organisé selon le critère choisi.</w:t>
      </w:r>
    </w:p>
    <w:p w14:paraId="27E78205" w14:textId="77777777" w:rsidR="000F314E" w:rsidRDefault="000F314E" w:rsidP="000F314E">
      <w:pPr>
        <w:keepNext/>
      </w:pPr>
      <w:r>
        <w:rPr>
          <w:noProof/>
          <w:lang w:eastAsia="fr-FR"/>
        </w:rPr>
        <w:drawing>
          <wp:inline distT="0" distB="0" distL="0" distR="0" wp14:anchorId="13E08F54" wp14:editId="4922ED7B">
            <wp:extent cx="5760720" cy="3833025"/>
            <wp:effectExtent l="0" t="0" r="0" b="0"/>
            <wp:docPr id="131" name="Image 131" descr="C:\Users\DavidB\AppData\Local\Temp\SNAGHTML697f3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DavidB\AppData\Local\Temp\SNAGHTML697f346.PN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760720" cy="3833025"/>
                    </a:xfrm>
                    <a:prstGeom prst="rect">
                      <a:avLst/>
                    </a:prstGeom>
                    <a:noFill/>
                    <a:ln>
                      <a:noFill/>
                    </a:ln>
                  </pic:spPr>
                </pic:pic>
              </a:graphicData>
            </a:graphic>
          </wp:inline>
        </w:drawing>
      </w:r>
    </w:p>
    <w:p w14:paraId="0F29405A" w14:textId="548FBFB7" w:rsidR="000F314E" w:rsidRDefault="000F314E" w:rsidP="000F314E">
      <w:pPr>
        <w:pStyle w:val="Lgende"/>
      </w:pPr>
      <w:r>
        <w:t xml:space="preserve">Figure </w:t>
      </w:r>
      <w:fldSimple w:instr=" SEQ Figure \* ARABIC ">
        <w:r w:rsidR="009469FF">
          <w:rPr>
            <w:noProof/>
          </w:rPr>
          <w:t>21</w:t>
        </w:r>
      </w:fldSimple>
      <w:r>
        <w:t xml:space="preserve"> : Des dossiers et fichier organisés suivant leur date de modification</w:t>
      </w:r>
    </w:p>
    <w:p w14:paraId="193E8A96" w14:textId="7AF8A21C" w:rsidR="00C52C62" w:rsidRDefault="00C52C62">
      <w:r>
        <w:br w:type="page"/>
      </w:r>
    </w:p>
    <w:p w14:paraId="780B987B" w14:textId="097D59FE" w:rsidR="006955FA" w:rsidRDefault="006955FA" w:rsidP="006955FA">
      <w:pPr>
        <w:pStyle w:val="Titre3"/>
      </w:pPr>
      <w:r>
        <w:lastRenderedPageBreak/>
        <w:t>Afficher les propriétés d’un dossier ou d’un fichier</w:t>
      </w:r>
    </w:p>
    <w:p w14:paraId="5CE99EC9" w14:textId="60ED423A" w:rsidR="006955FA" w:rsidRDefault="00C52C62">
      <w:r>
        <w:t>L’explorateur permet à l’utilisateur de recueillir un certain nombre d’information sur un fichier ou un dossier.</w:t>
      </w:r>
    </w:p>
    <w:p w14:paraId="29A959F8" w14:textId="74F93A13" w:rsidR="00C52C62" w:rsidRPr="003A6434" w:rsidRDefault="00C52C62" w:rsidP="00B070B1">
      <w:pPr>
        <w:spacing w:after="120" w:line="240" w:lineRule="auto"/>
        <w:rPr>
          <w:b/>
        </w:rPr>
      </w:pPr>
      <w:r w:rsidRPr="003A6434">
        <w:rPr>
          <w:b/>
        </w:rPr>
        <w:t>Qu’il s’agisse d’un fichier ou d’un dossier la procédure est la même :</w:t>
      </w:r>
    </w:p>
    <w:p w14:paraId="1835D454" w14:textId="641F63DE" w:rsidR="00C52C62" w:rsidRDefault="00C52C62" w:rsidP="009469FF">
      <w:pPr>
        <w:pStyle w:val="Paragraphedeliste"/>
        <w:numPr>
          <w:ilvl w:val="0"/>
          <w:numId w:val="43"/>
        </w:numPr>
      </w:pPr>
      <w:r>
        <w:t>Faire un clic droit sur le Dossier ou le fichier</w:t>
      </w:r>
    </w:p>
    <w:p w14:paraId="255DFD1F" w14:textId="254A5F7B" w:rsidR="00C52C62" w:rsidRDefault="00C52C62" w:rsidP="009469FF">
      <w:pPr>
        <w:pStyle w:val="Paragraphedeliste"/>
        <w:numPr>
          <w:ilvl w:val="0"/>
          <w:numId w:val="43"/>
        </w:numPr>
      </w:pPr>
      <w:r>
        <w:t>Dans le menu contextuel, cliquer sur « Propriétés »</w:t>
      </w:r>
    </w:p>
    <w:p w14:paraId="32E13327" w14:textId="77777777" w:rsidR="00C52C62" w:rsidRDefault="00C52C62" w:rsidP="00B070B1">
      <w:pPr>
        <w:jc w:val="center"/>
      </w:pPr>
      <w:r>
        <w:rPr>
          <w:noProof/>
          <w:lang w:eastAsia="fr-FR"/>
        </w:rPr>
        <w:drawing>
          <wp:inline distT="0" distB="0" distL="0" distR="0" wp14:anchorId="629B2974" wp14:editId="7E92BE27">
            <wp:extent cx="3859823" cy="2627249"/>
            <wp:effectExtent l="0" t="0" r="7620" b="1905"/>
            <wp:docPr id="118" name="Imag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3865984" cy="2631442"/>
                    </a:xfrm>
                    <a:prstGeom prst="rect">
                      <a:avLst/>
                    </a:prstGeom>
                  </pic:spPr>
                </pic:pic>
              </a:graphicData>
            </a:graphic>
          </wp:inline>
        </w:drawing>
      </w:r>
    </w:p>
    <w:p w14:paraId="4A2B0560" w14:textId="0F6DBE61" w:rsidR="00C52C62" w:rsidRDefault="00C52C62" w:rsidP="00A43C3F">
      <w:pPr>
        <w:pStyle w:val="Lgende"/>
      </w:pPr>
      <w:r>
        <w:t xml:space="preserve">Figure </w:t>
      </w:r>
      <w:fldSimple w:instr=" SEQ Figure \* ARABIC ">
        <w:r w:rsidR="009469FF">
          <w:rPr>
            <w:noProof/>
          </w:rPr>
          <w:t>22</w:t>
        </w:r>
      </w:fldSimple>
      <w:r>
        <w:t xml:space="preserve"> : Affic</w:t>
      </w:r>
      <w:r w:rsidR="00A43C3F">
        <w:t>her les propriétés d'un fichier</w:t>
      </w:r>
    </w:p>
    <w:p w14:paraId="7BA45E61" w14:textId="314E6D2D" w:rsidR="00C52C62" w:rsidRDefault="00B070B1" w:rsidP="00C52C62">
      <w:pPr>
        <w:pStyle w:val="Titre4"/>
      </w:pPr>
      <w:r>
        <w:rPr>
          <w:noProof/>
          <w:lang w:eastAsia="fr-FR"/>
        </w:rPr>
        <w:drawing>
          <wp:anchor distT="0" distB="0" distL="114300" distR="114300" simplePos="0" relativeHeight="251721216" behindDoc="0" locked="0" layoutInCell="1" allowOverlap="1" wp14:anchorId="45ECE846" wp14:editId="4195D278">
            <wp:simplePos x="0" y="0"/>
            <wp:positionH relativeFrom="margin">
              <wp:posOffset>3003550</wp:posOffset>
            </wp:positionH>
            <wp:positionV relativeFrom="paragraph">
              <wp:posOffset>289560</wp:posOffset>
            </wp:positionV>
            <wp:extent cx="2946400" cy="3121025"/>
            <wp:effectExtent l="0" t="0" r="6350" b="3175"/>
            <wp:wrapSquare wrapText="bothSides"/>
            <wp:docPr id="123" name="Image 123" descr="C:\Users\DavidB\AppData\Local\Temp\SNAGHTML75733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avidB\AppData\Local\Temp\SNAGHTML7573317.PN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946400" cy="3121025"/>
                    </a:xfrm>
                    <a:prstGeom prst="rect">
                      <a:avLst/>
                    </a:prstGeom>
                    <a:noFill/>
                    <a:ln>
                      <a:noFill/>
                    </a:ln>
                  </pic:spPr>
                </pic:pic>
              </a:graphicData>
            </a:graphic>
            <wp14:sizeRelH relativeFrom="page">
              <wp14:pctWidth>0</wp14:pctWidth>
            </wp14:sizeRelH>
            <wp14:sizeRelV relativeFrom="page">
              <wp14:pctHeight>0</wp14:pctHeight>
            </wp14:sizeRelV>
          </wp:anchor>
        </w:drawing>
      </w:r>
      <w:r w:rsidR="00C52C62">
        <w:t>Afficher les propriétés d’un fichier</w:t>
      </w:r>
    </w:p>
    <w:p w14:paraId="6FC5B638" w14:textId="70DEACC4" w:rsidR="00C52C62" w:rsidRDefault="00C52C62" w:rsidP="00C52C62">
      <w:r>
        <w:t xml:space="preserve">Un fichier est caractérisé par un certain </w:t>
      </w:r>
      <w:r w:rsidR="00A43C3F">
        <w:t>nombre propriétés générales :</w:t>
      </w:r>
    </w:p>
    <w:p w14:paraId="61F722A1" w14:textId="3816CEC4" w:rsidR="00C52C62" w:rsidRDefault="00C52C62" w:rsidP="009469FF">
      <w:pPr>
        <w:pStyle w:val="Paragraphedeliste"/>
        <w:numPr>
          <w:ilvl w:val="0"/>
          <w:numId w:val="42"/>
        </w:numPr>
      </w:pPr>
      <w:r>
        <w:t>Son nom</w:t>
      </w:r>
    </w:p>
    <w:p w14:paraId="146FDC72" w14:textId="77777777" w:rsidR="00C52C62" w:rsidRDefault="00C52C62" w:rsidP="009469FF">
      <w:pPr>
        <w:pStyle w:val="Paragraphedeliste"/>
        <w:numPr>
          <w:ilvl w:val="0"/>
          <w:numId w:val="42"/>
        </w:numPr>
      </w:pPr>
      <w:r>
        <w:t>Son type</w:t>
      </w:r>
    </w:p>
    <w:p w14:paraId="2268B9D6" w14:textId="7AE9B571" w:rsidR="00C52C62" w:rsidRDefault="00C52C62" w:rsidP="009469FF">
      <w:pPr>
        <w:pStyle w:val="Paragraphedeliste"/>
        <w:numPr>
          <w:ilvl w:val="0"/>
          <w:numId w:val="42"/>
        </w:numPr>
      </w:pPr>
      <w:r>
        <w:t>Le programme qui ouvre le type de fichier par défaut</w:t>
      </w:r>
    </w:p>
    <w:p w14:paraId="5AA58C70" w14:textId="6D647772" w:rsidR="003A6434" w:rsidRDefault="003A6434" w:rsidP="009469FF">
      <w:pPr>
        <w:pStyle w:val="Paragraphedeliste"/>
        <w:numPr>
          <w:ilvl w:val="0"/>
          <w:numId w:val="42"/>
        </w:numPr>
      </w:pPr>
      <w:r>
        <w:t>Son emplacement</w:t>
      </w:r>
    </w:p>
    <w:p w14:paraId="06C469AD" w14:textId="53858BA4" w:rsidR="00C52C62" w:rsidRDefault="00C52C62" w:rsidP="009469FF">
      <w:pPr>
        <w:pStyle w:val="Paragraphedeliste"/>
        <w:numPr>
          <w:ilvl w:val="0"/>
          <w:numId w:val="42"/>
        </w:numPr>
      </w:pPr>
      <w:r>
        <w:t>Sa taille</w:t>
      </w:r>
    </w:p>
    <w:p w14:paraId="02BEA44B" w14:textId="441DB4CB" w:rsidR="00C52C62" w:rsidRDefault="00C52C62" w:rsidP="009469FF">
      <w:pPr>
        <w:pStyle w:val="Paragraphedeliste"/>
        <w:numPr>
          <w:ilvl w:val="0"/>
          <w:numId w:val="42"/>
        </w:numPr>
      </w:pPr>
      <w:r>
        <w:t>Sa date de création et de modification</w:t>
      </w:r>
    </w:p>
    <w:p w14:paraId="66B18A90" w14:textId="0F909A38" w:rsidR="003A6434" w:rsidRDefault="00C52C62" w:rsidP="009469FF">
      <w:pPr>
        <w:pStyle w:val="Paragraphedeliste"/>
        <w:numPr>
          <w:ilvl w:val="0"/>
          <w:numId w:val="42"/>
        </w:numPr>
      </w:pPr>
      <w:r>
        <w:t>La date du dernier accès au fichier</w:t>
      </w:r>
    </w:p>
    <w:p w14:paraId="42F4ACBE" w14:textId="5CF2B18B" w:rsidR="00B070B1" w:rsidRDefault="00B070B1" w:rsidP="009469FF">
      <w:pPr>
        <w:pStyle w:val="Paragraphedeliste"/>
        <w:numPr>
          <w:ilvl w:val="0"/>
          <w:numId w:val="42"/>
        </w:numPr>
      </w:pPr>
      <w:r>
        <w:t>Les attributs :</w:t>
      </w:r>
    </w:p>
    <w:p w14:paraId="68182679" w14:textId="3F93DE73" w:rsidR="00B070B1" w:rsidRDefault="00B070B1" w:rsidP="009469FF">
      <w:pPr>
        <w:pStyle w:val="Paragraphedeliste"/>
        <w:numPr>
          <w:ilvl w:val="1"/>
          <w:numId w:val="42"/>
        </w:numPr>
      </w:pPr>
      <w:r>
        <w:t>en lecture seule ou non</w:t>
      </w:r>
    </w:p>
    <w:p w14:paraId="26C9AB0F" w14:textId="21B42AA7" w:rsidR="00B070B1" w:rsidRDefault="00B070B1" w:rsidP="009469FF">
      <w:pPr>
        <w:pStyle w:val="Paragraphedeliste"/>
        <w:numPr>
          <w:ilvl w:val="1"/>
          <w:numId w:val="42"/>
        </w:numPr>
      </w:pPr>
      <w:r>
        <w:t>Caché ou non</w:t>
      </w:r>
    </w:p>
    <w:p w14:paraId="3979185B" w14:textId="28BF372F" w:rsidR="003A6434" w:rsidRDefault="00B070B1">
      <w:r>
        <w:rPr>
          <w:noProof/>
          <w:lang w:eastAsia="fr-FR"/>
        </w:rPr>
        <mc:AlternateContent>
          <mc:Choice Requires="wps">
            <w:drawing>
              <wp:anchor distT="0" distB="0" distL="114300" distR="114300" simplePos="0" relativeHeight="251725312" behindDoc="0" locked="0" layoutInCell="1" allowOverlap="1" wp14:anchorId="78A13A41" wp14:editId="6FC2CFB4">
                <wp:simplePos x="0" y="0"/>
                <wp:positionH relativeFrom="column">
                  <wp:posOffset>3008532</wp:posOffset>
                </wp:positionH>
                <wp:positionV relativeFrom="paragraph">
                  <wp:posOffset>265577</wp:posOffset>
                </wp:positionV>
                <wp:extent cx="2905125" cy="635"/>
                <wp:effectExtent l="0" t="0" r="0" b="0"/>
                <wp:wrapSquare wrapText="bothSides"/>
                <wp:docPr id="125" name="Zone de texte 125"/>
                <wp:cNvGraphicFramePr/>
                <a:graphic xmlns:a="http://schemas.openxmlformats.org/drawingml/2006/main">
                  <a:graphicData uri="http://schemas.microsoft.com/office/word/2010/wordprocessingShape">
                    <wps:wsp>
                      <wps:cNvSpPr txBox="1"/>
                      <wps:spPr>
                        <a:xfrm>
                          <a:off x="0" y="0"/>
                          <a:ext cx="2905125" cy="635"/>
                        </a:xfrm>
                        <a:prstGeom prst="rect">
                          <a:avLst/>
                        </a:prstGeom>
                        <a:solidFill>
                          <a:prstClr val="white"/>
                        </a:solidFill>
                        <a:ln>
                          <a:noFill/>
                        </a:ln>
                        <a:effectLst/>
                      </wps:spPr>
                      <wps:txbx>
                        <w:txbxContent>
                          <w:p w14:paraId="54434A5D" w14:textId="3C5AA40B" w:rsidR="008070FF" w:rsidRPr="001650B2" w:rsidRDefault="008070FF" w:rsidP="00B070B1">
                            <w:pPr>
                              <w:pStyle w:val="Lgende"/>
                              <w:spacing w:after="0"/>
                              <w:rPr>
                                <w:color w:val="auto"/>
                              </w:rPr>
                            </w:pPr>
                            <w:r>
                              <w:t xml:space="preserve">Figure </w:t>
                            </w:r>
                            <w:fldSimple w:instr=" SEQ Figure \* ARABIC ">
                              <w:r>
                                <w:rPr>
                                  <w:noProof/>
                                </w:rPr>
                                <w:t>23</w:t>
                              </w:r>
                            </w:fldSimple>
                            <w:r>
                              <w:t xml:space="preserve"> : un fichier type Acrobat Reader (PDF)</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8A13A41" id="Zone de texte 125" o:spid="_x0000_s1048" type="#_x0000_t202" style="position:absolute;margin-left:236.9pt;margin-top:20.9pt;width:228.75pt;height:.05pt;z-index:251725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" stroked="f">
                <v:textbox style="mso-fit-shape-to-text:t" inset="0,0,0,0">
                  <w:txbxContent>
                    <w:p w14:paraId="54434A5D" w14:textId="3C5AA40B" w:rsidR="008070FF" w:rsidRPr="001650B2" w:rsidRDefault="008070FF" w:rsidP="00B070B1">
                      <w:pPr>
                        <w:pStyle w:val="Lgende"/>
                        <w:spacing w:after="0"/>
                        <w:rPr>
                          <w:color w:val="auto"/>
                        </w:rPr>
                      </w:pPr>
                      <w:r>
                        <w:t xml:space="preserve">Figure </w:t>
                      </w:r>
                      <w:fldSimple w:instr=" SEQ Figure \* ARABIC ">
                        <w:r>
                          <w:rPr>
                            <w:noProof/>
                          </w:rPr>
                          <w:t>23</w:t>
                        </w:r>
                      </w:fldSimple>
                      <w:r>
                        <w:t xml:space="preserve"> : un fichier type Acrobat Reader (PDF)</w:t>
                      </w:r>
                    </w:p>
                  </w:txbxContent>
                </v:textbox>
                <w10:wrap type="square"/>
              </v:shape>
            </w:pict>
          </mc:Fallback>
        </mc:AlternateContent>
      </w:r>
      <w:r w:rsidR="003A6434">
        <w:br w:type="page"/>
      </w:r>
    </w:p>
    <w:p w14:paraId="27893A5C" w14:textId="296E8C2F" w:rsidR="003A6434" w:rsidRDefault="003A6434" w:rsidP="003A6434">
      <w:pPr>
        <w:pStyle w:val="Titre4"/>
      </w:pPr>
      <w:r>
        <w:lastRenderedPageBreak/>
        <w:t>Afficher les propriétés d’un dossier</w:t>
      </w:r>
    </w:p>
    <w:p w14:paraId="7C45C0FC" w14:textId="243022F3" w:rsidR="003A6434" w:rsidRDefault="00B070B1" w:rsidP="003A6434">
      <w:r>
        <w:rPr>
          <w:noProof/>
          <w:lang w:eastAsia="fr-FR"/>
        </w:rPr>
        <w:drawing>
          <wp:anchor distT="0" distB="0" distL="114300" distR="114300" simplePos="0" relativeHeight="251723264" behindDoc="0" locked="0" layoutInCell="1" allowOverlap="1" wp14:anchorId="1F0C77D9" wp14:editId="0635E95B">
            <wp:simplePos x="0" y="0"/>
            <wp:positionH relativeFrom="margin">
              <wp:posOffset>2621524</wp:posOffset>
            </wp:positionH>
            <wp:positionV relativeFrom="paragraph">
              <wp:posOffset>5715</wp:posOffset>
            </wp:positionV>
            <wp:extent cx="3440430" cy="3041650"/>
            <wp:effectExtent l="0" t="0" r="7620" b="6350"/>
            <wp:wrapSquare wrapText="bothSides"/>
            <wp:docPr id="124" name="Imag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avidB\AppData\Local\Temp\SNAGHTML7573317.PNG"/>
                    <pic:cNvPicPr>
                      <a:picLocks noChangeAspect="1" noChangeArrowheads="1"/>
                    </pic:cNvPicPr>
                  </pic:nvPicPr>
                  <pic:blipFill>
                    <a:blip r:embed="rId140">
                      <a:extLst>
                        <a:ext uri="{28A0092B-C50C-407E-A947-70E740481C1C}">
                          <a14:useLocalDpi xmlns:a14="http://schemas.microsoft.com/office/drawing/2010/main" val="0"/>
                        </a:ext>
                      </a:extLst>
                    </a:blip>
                    <a:stretch>
                      <a:fillRect/>
                    </a:stretch>
                  </pic:blipFill>
                  <pic:spPr bwMode="auto">
                    <a:xfrm>
                      <a:off x="0" y="0"/>
                      <a:ext cx="3440430" cy="3041650"/>
                    </a:xfrm>
                    <a:prstGeom prst="rect">
                      <a:avLst/>
                    </a:prstGeom>
                    <a:noFill/>
                    <a:ln>
                      <a:noFill/>
                    </a:ln>
                  </pic:spPr>
                </pic:pic>
              </a:graphicData>
            </a:graphic>
            <wp14:sizeRelH relativeFrom="page">
              <wp14:pctWidth>0</wp14:pctWidth>
            </wp14:sizeRelH>
            <wp14:sizeRelV relativeFrom="page">
              <wp14:pctHeight>0</wp14:pctHeight>
            </wp14:sizeRelV>
          </wp:anchor>
        </w:drawing>
      </w:r>
      <w:r w:rsidR="003A6434">
        <w:t xml:space="preserve">Un </w:t>
      </w:r>
      <w:proofErr w:type="gramStart"/>
      <w:r>
        <w:t xml:space="preserve">dossier </w:t>
      </w:r>
      <w:r w:rsidR="003A6434">
        <w:t xml:space="preserve"> est</w:t>
      </w:r>
      <w:proofErr w:type="gramEnd"/>
      <w:r w:rsidR="003A6434">
        <w:t xml:space="preserve"> caractérisé par un certain nombre</w:t>
      </w:r>
      <w:r>
        <w:t xml:space="preserve"> </w:t>
      </w:r>
      <w:r w:rsidR="003A6434">
        <w:t>propriétés générales :</w:t>
      </w:r>
    </w:p>
    <w:p w14:paraId="1B097D3C" w14:textId="77777777" w:rsidR="003A6434" w:rsidRDefault="003A6434" w:rsidP="009469FF">
      <w:pPr>
        <w:pStyle w:val="Paragraphedeliste"/>
        <w:numPr>
          <w:ilvl w:val="0"/>
          <w:numId w:val="44"/>
        </w:numPr>
      </w:pPr>
      <w:r>
        <w:t>Son nom</w:t>
      </w:r>
    </w:p>
    <w:p w14:paraId="561619AC" w14:textId="77777777" w:rsidR="003A6434" w:rsidRDefault="003A6434" w:rsidP="009469FF">
      <w:pPr>
        <w:pStyle w:val="Paragraphedeliste"/>
        <w:numPr>
          <w:ilvl w:val="0"/>
          <w:numId w:val="44"/>
        </w:numPr>
      </w:pPr>
      <w:r>
        <w:t>Son type</w:t>
      </w:r>
    </w:p>
    <w:p w14:paraId="449B8CB6" w14:textId="77777777" w:rsidR="003A6434" w:rsidRDefault="003A6434" w:rsidP="009469FF">
      <w:pPr>
        <w:pStyle w:val="Paragraphedeliste"/>
        <w:numPr>
          <w:ilvl w:val="0"/>
          <w:numId w:val="44"/>
        </w:numPr>
      </w:pPr>
      <w:r>
        <w:t>Son emplacement</w:t>
      </w:r>
    </w:p>
    <w:p w14:paraId="1E71ED59" w14:textId="77777777" w:rsidR="003A6434" w:rsidRDefault="003A6434" w:rsidP="009469FF">
      <w:pPr>
        <w:pStyle w:val="Paragraphedeliste"/>
        <w:numPr>
          <w:ilvl w:val="0"/>
          <w:numId w:val="44"/>
        </w:numPr>
      </w:pPr>
      <w:r>
        <w:t>Sa taille</w:t>
      </w:r>
    </w:p>
    <w:p w14:paraId="13AB30E6" w14:textId="7DC7FD35" w:rsidR="003A6434" w:rsidRDefault="003A6434" w:rsidP="009469FF">
      <w:pPr>
        <w:pStyle w:val="Paragraphedeliste"/>
        <w:numPr>
          <w:ilvl w:val="0"/>
          <w:numId w:val="44"/>
        </w:numPr>
      </w:pPr>
      <w:r>
        <w:t>Les détails de son contenu </w:t>
      </w:r>
      <w:r w:rsidR="00667483">
        <w:t xml:space="preserve">: </w:t>
      </w:r>
      <w:r>
        <w:br/>
        <w:t>nombre de fichiers et de dossiers</w:t>
      </w:r>
    </w:p>
    <w:p w14:paraId="297F988F" w14:textId="761FC962" w:rsidR="003A6434" w:rsidRDefault="003A6434" w:rsidP="009469FF">
      <w:pPr>
        <w:pStyle w:val="Paragraphedeliste"/>
        <w:numPr>
          <w:ilvl w:val="0"/>
          <w:numId w:val="44"/>
        </w:numPr>
      </w:pPr>
      <w:r>
        <w:t>La date de création</w:t>
      </w:r>
    </w:p>
    <w:p w14:paraId="6968C409" w14:textId="2D3857E3" w:rsidR="00B070B1" w:rsidRDefault="00B070B1" w:rsidP="009469FF">
      <w:pPr>
        <w:pStyle w:val="Paragraphedeliste"/>
        <w:numPr>
          <w:ilvl w:val="0"/>
          <w:numId w:val="44"/>
        </w:numPr>
      </w:pPr>
      <w:r>
        <w:t>Les attributs :</w:t>
      </w:r>
    </w:p>
    <w:p w14:paraId="65906393" w14:textId="28A4293D" w:rsidR="00B070B1" w:rsidRDefault="00B070B1" w:rsidP="009469FF">
      <w:pPr>
        <w:pStyle w:val="Paragraphedeliste"/>
        <w:numPr>
          <w:ilvl w:val="1"/>
          <w:numId w:val="44"/>
        </w:numPr>
      </w:pPr>
      <w:r>
        <w:t>En lecture seule ou en écriture</w:t>
      </w:r>
    </w:p>
    <w:p w14:paraId="59406CD3" w14:textId="3CCEE446" w:rsidR="00B070B1" w:rsidRDefault="00B070B1" w:rsidP="009469FF">
      <w:pPr>
        <w:pStyle w:val="Paragraphedeliste"/>
        <w:numPr>
          <w:ilvl w:val="1"/>
          <w:numId w:val="44"/>
        </w:numPr>
      </w:pPr>
      <w:r>
        <w:t>Caché ou non</w:t>
      </w:r>
    </w:p>
    <w:p w14:paraId="43320883" w14:textId="3B464537" w:rsidR="00406273" w:rsidRDefault="00406273" w:rsidP="003A6434">
      <w:r>
        <w:rPr>
          <w:noProof/>
          <w:lang w:eastAsia="fr-FR"/>
        </w:rPr>
        <mc:AlternateContent>
          <mc:Choice Requires="wps">
            <w:drawing>
              <wp:anchor distT="0" distB="0" distL="114300" distR="114300" simplePos="0" relativeHeight="251731456" behindDoc="0" locked="0" layoutInCell="1" allowOverlap="1" wp14:anchorId="227120A9" wp14:editId="3EF499A7">
                <wp:simplePos x="0" y="0"/>
                <wp:positionH relativeFrom="column">
                  <wp:posOffset>2825261</wp:posOffset>
                </wp:positionH>
                <wp:positionV relativeFrom="paragraph">
                  <wp:posOffset>323264</wp:posOffset>
                </wp:positionV>
                <wp:extent cx="3440430" cy="635"/>
                <wp:effectExtent l="0" t="0" r="0" b="0"/>
                <wp:wrapSquare wrapText="bothSides"/>
                <wp:docPr id="126" name="Zone de texte 126"/>
                <wp:cNvGraphicFramePr/>
                <a:graphic xmlns:a="http://schemas.openxmlformats.org/drawingml/2006/main">
                  <a:graphicData uri="http://schemas.microsoft.com/office/word/2010/wordprocessingShape">
                    <wps:wsp>
                      <wps:cNvSpPr txBox="1"/>
                      <wps:spPr>
                        <a:xfrm>
                          <a:off x="0" y="0"/>
                          <a:ext cx="3440430" cy="635"/>
                        </a:xfrm>
                        <a:prstGeom prst="rect">
                          <a:avLst/>
                        </a:prstGeom>
                        <a:solidFill>
                          <a:prstClr val="white"/>
                        </a:solidFill>
                        <a:ln>
                          <a:noFill/>
                        </a:ln>
                        <a:effectLst/>
                      </wps:spPr>
                      <wps:txbx>
                        <w:txbxContent>
                          <w:p w14:paraId="0C0FCF34" w14:textId="52477E55" w:rsidR="008070FF" w:rsidRDefault="008070FF" w:rsidP="00B070B1">
                            <w:pPr>
                              <w:pStyle w:val="Lgende"/>
                              <w:rPr>
                                <w:noProof/>
                              </w:rPr>
                            </w:pPr>
                            <w:r>
                              <w:t xml:space="preserve">Figure </w:t>
                            </w:r>
                            <w:fldSimple w:instr=" SEQ Figure \* ARABIC ">
                              <w:r>
                                <w:rPr>
                                  <w:noProof/>
                                </w:rPr>
                                <w:t>24</w:t>
                              </w:r>
                            </w:fldSimple>
                            <w:r>
                              <w:t xml:space="preserve"> : Les propriétés d'un dossier de fichiers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27120A9" id="Zone de texte 126" o:spid="_x0000_s1049" type="#_x0000_t202" style="position:absolute;margin-left:222.45pt;margin-top:25.45pt;width:270.9pt;height:.05pt;z-index:251731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" stroked="f">
                <v:textbox style="mso-fit-shape-to-text:t" inset="0,0,0,0">
                  <w:txbxContent>
                    <w:p w14:paraId="0C0FCF34" w14:textId="52477E55" w:rsidR="008070FF" w:rsidRDefault="008070FF" w:rsidP="00B070B1">
                      <w:pPr>
                        <w:pStyle w:val="Lgende"/>
                        <w:rPr>
                          <w:noProof/>
                        </w:rPr>
                      </w:pPr>
                      <w:r>
                        <w:t xml:space="preserve">Figure </w:t>
                      </w:r>
                      <w:fldSimple w:instr=" SEQ Figure \* ARABIC ">
                        <w:r>
                          <w:rPr>
                            <w:noProof/>
                          </w:rPr>
                          <w:t>24</w:t>
                        </w:r>
                      </w:fldSimple>
                      <w:r>
                        <w:t xml:space="preserve"> : Les propriétés d'un dossier de fichiers</w:t>
                      </w:r>
                    </w:p>
                  </w:txbxContent>
                </v:textbox>
                <w10:wrap type="square"/>
              </v:shape>
            </w:pict>
          </mc:Fallback>
        </mc:AlternateContent>
      </w:r>
    </w:p>
    <w:p w14:paraId="01CA8FA0" w14:textId="67BF91B9" w:rsidR="00406273" w:rsidRDefault="00406273" w:rsidP="003A6434"/>
    <w:p w14:paraId="122E26BB" w14:textId="3F3F912C" w:rsidR="00C52C62" w:rsidRDefault="00406273" w:rsidP="00197929">
      <w:pPr>
        <w:pStyle w:val="Titre3"/>
      </w:pPr>
      <w:r>
        <w:t xml:space="preserve">Ouvrir un dossier </w:t>
      </w:r>
    </w:p>
    <w:p w14:paraId="654911DF" w14:textId="4F11ECAF" w:rsidR="00406273" w:rsidRDefault="00406273" w:rsidP="00406273">
      <w:r>
        <w:t>Effectuer un double clic sur le dossier pour afficher son contenu. L’explorateur affiche le chemin relatif du dernier élément ouvert dans la barre d’adresse.</w:t>
      </w:r>
      <w:r w:rsidR="00E00903">
        <w:t xml:space="preserve"> </w:t>
      </w:r>
      <w:r w:rsidR="00E00903">
        <w:br/>
        <w:t xml:space="preserve">Dans l’illustration suivante : La barre d’adresse de l’explorateur nous indique que le dossier « Bibliothèques » contient le sous-dossier « Images » qui lui-même contient le sous-répertoire « Echantillons d’images » </w:t>
      </w:r>
    </w:p>
    <w:p w14:paraId="3E967861" w14:textId="77777777" w:rsidR="00406273" w:rsidRDefault="00406273" w:rsidP="00406273">
      <w:pPr>
        <w:keepNext/>
        <w:jc w:val="center"/>
      </w:pPr>
      <w:r>
        <w:rPr>
          <w:noProof/>
          <w:lang w:eastAsia="fr-FR"/>
        </w:rPr>
        <w:drawing>
          <wp:inline distT="0" distB="0" distL="0" distR="0" wp14:anchorId="7519DED1" wp14:editId="7C85FC3F">
            <wp:extent cx="4228571" cy="209524"/>
            <wp:effectExtent l="0" t="0" r="0" b="63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4228571" cy="209524"/>
                    </a:xfrm>
                    <a:prstGeom prst="rect">
                      <a:avLst/>
                    </a:prstGeom>
                  </pic:spPr>
                </pic:pic>
              </a:graphicData>
            </a:graphic>
          </wp:inline>
        </w:drawing>
      </w:r>
    </w:p>
    <w:p w14:paraId="2D950618" w14:textId="128D4370" w:rsidR="00406273" w:rsidRDefault="00406273" w:rsidP="00406273">
      <w:pPr>
        <w:pStyle w:val="Lgende"/>
      </w:pPr>
      <w:r>
        <w:t xml:space="preserve">Figure </w:t>
      </w:r>
      <w:fldSimple w:instr=" SEQ Figure \* ARABIC ">
        <w:r w:rsidR="009469FF">
          <w:rPr>
            <w:noProof/>
          </w:rPr>
          <w:t>25</w:t>
        </w:r>
      </w:fldSimple>
      <w:r>
        <w:t xml:space="preserve"> : </w:t>
      </w:r>
      <w:r w:rsidR="00E00903">
        <w:t>Le chemin du dossier « Echantillons d’images » affiché dans la barre d’adresse</w:t>
      </w:r>
    </w:p>
    <w:p w14:paraId="7DB1DA0D" w14:textId="2B0714D1" w:rsidR="00E00903" w:rsidRDefault="00E00903" w:rsidP="00197929">
      <w:pPr>
        <w:pStyle w:val="Titre3"/>
      </w:pPr>
      <w:r>
        <w:t>Ouvrir un fichier</w:t>
      </w:r>
    </w:p>
    <w:p w14:paraId="49B66593" w14:textId="22FCFC35" w:rsidR="00E00903" w:rsidRDefault="00E00903" w:rsidP="009469FF">
      <w:pPr>
        <w:pStyle w:val="Paragraphedeliste"/>
        <w:numPr>
          <w:ilvl w:val="0"/>
          <w:numId w:val="48"/>
        </w:numPr>
      </w:pPr>
      <w:r>
        <w:t>Effectuer un double-clic sur le fichier.</w:t>
      </w:r>
    </w:p>
    <w:p w14:paraId="314E46C0" w14:textId="5AF8FE23" w:rsidR="00E00903" w:rsidRDefault="00E00903" w:rsidP="009469FF">
      <w:pPr>
        <w:pStyle w:val="Paragraphedeliste"/>
        <w:numPr>
          <w:ilvl w:val="0"/>
          <w:numId w:val="48"/>
        </w:numPr>
      </w:pPr>
      <w:r>
        <w:t>Le programme associé se lance et affiche le contenu du fichier.</w:t>
      </w:r>
    </w:p>
    <w:p w14:paraId="1855DC29" w14:textId="77777777" w:rsidR="00197929" w:rsidRDefault="00E00903" w:rsidP="00C16BB4">
      <w:pPr>
        <w:spacing w:after="120"/>
      </w:pPr>
      <w:r w:rsidRPr="00C16BB4">
        <w:rPr>
          <w:b/>
          <w:u w:val="single"/>
        </w:rPr>
        <w:t>Exemple</w:t>
      </w:r>
      <w:r w:rsidR="00C72C31" w:rsidRPr="00C16BB4">
        <w:rPr>
          <w:b/>
          <w:u w:val="single"/>
        </w:rPr>
        <w:t>s</w:t>
      </w:r>
      <w:r>
        <w:t> :</w:t>
      </w:r>
    </w:p>
    <w:p w14:paraId="1AE2F0BB" w14:textId="0384EAF2" w:rsidR="00E00903" w:rsidRDefault="00E00903" w:rsidP="009469FF">
      <w:pPr>
        <w:pStyle w:val="Paragraphedeliste"/>
        <w:numPr>
          <w:ilvl w:val="0"/>
          <w:numId w:val="49"/>
        </w:numPr>
      </w:pPr>
      <w:r>
        <w:t>En double cliquant sur un fichier Word (.docx, .doc, .</w:t>
      </w:r>
      <w:proofErr w:type="spellStart"/>
      <w:r>
        <w:t>dotx</w:t>
      </w:r>
      <w:proofErr w:type="spellEnd"/>
      <w:r>
        <w:t>)</w:t>
      </w:r>
      <w:r w:rsidR="00C72C31">
        <w:t>, Word se lance et affiche le contenu du fichier.</w:t>
      </w:r>
    </w:p>
    <w:p w14:paraId="13D080F3" w14:textId="5318A14D" w:rsidR="00C72C31" w:rsidRPr="00E00903" w:rsidRDefault="00C72C31" w:rsidP="009469FF">
      <w:pPr>
        <w:pStyle w:val="Paragraphedeliste"/>
        <w:numPr>
          <w:ilvl w:val="0"/>
          <w:numId w:val="49"/>
        </w:numPr>
      </w:pPr>
      <w:r>
        <w:t>En double-cliquant sur un fichier vidéo (.</w:t>
      </w:r>
      <w:proofErr w:type="spellStart"/>
      <w:r>
        <w:t>avi</w:t>
      </w:r>
      <w:proofErr w:type="spellEnd"/>
      <w:r>
        <w:t>, .mp4), votre fichier s’ouvrira dans une application de lecture multimédia (VLC, Windows Media Player, etc.)</w:t>
      </w:r>
    </w:p>
    <w:p w14:paraId="788684D3" w14:textId="0FCCCB0D" w:rsidR="00406273" w:rsidRDefault="00406273" w:rsidP="00406273">
      <w:pPr>
        <w:jc w:val="center"/>
      </w:pPr>
    </w:p>
    <w:p w14:paraId="2A38F8E6" w14:textId="079B27AB" w:rsidR="00197929" w:rsidRDefault="00197929" w:rsidP="00197929">
      <w:pPr>
        <w:pStyle w:val="Titre3"/>
      </w:pPr>
      <w:r>
        <w:lastRenderedPageBreak/>
        <w:t>Renommer un dossier ou un fichier</w:t>
      </w:r>
    </w:p>
    <w:p w14:paraId="68D5701F" w14:textId="26CAD9D0" w:rsidR="00197929" w:rsidRPr="00197929" w:rsidRDefault="009469FF" w:rsidP="00197929">
      <w:pPr>
        <w:rPr>
          <w:i/>
        </w:rPr>
      </w:pPr>
      <w:r>
        <w:rPr>
          <w:noProof/>
          <w:lang w:eastAsia="fr-FR"/>
        </w:rPr>
        <w:drawing>
          <wp:anchor distT="0" distB="0" distL="114300" distR="114300" simplePos="0" relativeHeight="251748864" behindDoc="0" locked="0" layoutInCell="1" allowOverlap="1" wp14:anchorId="5ADB97B9" wp14:editId="194801AD">
            <wp:simplePos x="0" y="0"/>
            <wp:positionH relativeFrom="margin">
              <wp:align>right</wp:align>
            </wp:positionH>
            <wp:positionV relativeFrom="paragraph">
              <wp:posOffset>6692</wp:posOffset>
            </wp:positionV>
            <wp:extent cx="1749425" cy="2148205"/>
            <wp:effectExtent l="0" t="0" r="3175" b="4445"/>
            <wp:wrapSquare wrapText="bothSides"/>
            <wp:docPr id="83" name="Imag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extLst>
                        <a:ext uri="{28A0092B-C50C-407E-A947-70E740481C1C}">
                          <a14:useLocalDpi xmlns:a14="http://schemas.microsoft.com/office/drawing/2010/main" val="0"/>
                        </a:ext>
                      </a:extLst>
                    </a:blip>
                    <a:stretch>
                      <a:fillRect/>
                    </a:stretch>
                  </pic:blipFill>
                  <pic:spPr>
                    <a:xfrm>
                      <a:off x="0" y="0"/>
                      <a:ext cx="1749425" cy="2148205"/>
                    </a:xfrm>
                    <a:prstGeom prst="rect">
                      <a:avLst/>
                    </a:prstGeom>
                  </pic:spPr>
                </pic:pic>
              </a:graphicData>
            </a:graphic>
            <wp14:sizeRelH relativeFrom="page">
              <wp14:pctWidth>0</wp14:pctWidth>
            </wp14:sizeRelH>
            <wp14:sizeRelV relativeFrom="page">
              <wp14:pctHeight>0</wp14:pctHeight>
            </wp14:sizeRelV>
          </wp:anchor>
        </w:drawing>
      </w:r>
      <w:r w:rsidR="00197929" w:rsidRPr="00197929">
        <w:rPr>
          <w:i/>
        </w:rPr>
        <w:t>A un même emplacement du système, 2 dossiers ou fichiers ne peuvent pas porter le même nom.</w:t>
      </w:r>
    </w:p>
    <w:p w14:paraId="343C47CC" w14:textId="410A0F7D" w:rsidR="00197929" w:rsidRDefault="00197929" w:rsidP="0033694C">
      <w:pPr>
        <w:pStyle w:val="Paragraphedeliste"/>
        <w:numPr>
          <w:ilvl w:val="0"/>
          <w:numId w:val="51"/>
        </w:numPr>
        <w:spacing w:after="240"/>
        <w:ind w:left="714" w:hanging="357"/>
        <w:contextualSpacing w:val="0"/>
      </w:pPr>
      <w:r>
        <w:t>Sélectionner votre dossier</w:t>
      </w:r>
      <w:r w:rsidR="00C60CD1">
        <w:t xml:space="preserve"> ou votre fichier</w:t>
      </w:r>
    </w:p>
    <w:p w14:paraId="15505791" w14:textId="2CAE899E" w:rsidR="0033694C" w:rsidRDefault="0033694C" w:rsidP="0033694C">
      <w:pPr>
        <w:pStyle w:val="Paragraphedeliste"/>
        <w:numPr>
          <w:ilvl w:val="0"/>
          <w:numId w:val="51"/>
        </w:numPr>
        <w:ind w:left="714" w:hanging="357"/>
        <w:contextualSpacing w:val="0"/>
      </w:pPr>
      <w:r>
        <w:t xml:space="preserve">Pour renommer vous avez le choix entre </w:t>
      </w:r>
      <w:r w:rsidRPr="0033694C">
        <w:rPr>
          <w:b/>
        </w:rPr>
        <w:t>3 méthodes</w:t>
      </w:r>
      <w:r>
        <w:t> :</w:t>
      </w:r>
    </w:p>
    <w:p w14:paraId="6FEBB65D" w14:textId="1DF7C104" w:rsidR="00C60CD1" w:rsidRDefault="00C60CD1" w:rsidP="0033694C">
      <w:pPr>
        <w:pStyle w:val="Paragraphedeliste"/>
        <w:numPr>
          <w:ilvl w:val="1"/>
          <w:numId w:val="53"/>
        </w:numPr>
        <w:spacing w:after="120" w:line="240" w:lineRule="auto"/>
        <w:contextualSpacing w:val="0"/>
      </w:pPr>
      <w:r>
        <w:t xml:space="preserve">Appuyer sur la touche </w:t>
      </w:r>
      <w:r w:rsidRPr="009469FF">
        <w:rPr>
          <w:b/>
          <w:color w:val="FFFFFF" w:themeColor="background1"/>
          <w:bdr w:val="single" w:sz="4" w:space="0" w:color="auto"/>
          <w:shd w:val="clear" w:color="auto" w:fill="000000" w:themeFill="text1"/>
        </w:rPr>
        <w:t>F2</w:t>
      </w:r>
      <w:r w:rsidRPr="009469FF">
        <w:rPr>
          <w:color w:val="FFFFFF" w:themeColor="background1"/>
        </w:rPr>
        <w:t xml:space="preserve"> </w:t>
      </w:r>
      <w:r>
        <w:t>du clavier</w:t>
      </w:r>
    </w:p>
    <w:p w14:paraId="19E27433" w14:textId="1F909A5A" w:rsidR="00450C91" w:rsidRPr="0033694C" w:rsidRDefault="00450C91" w:rsidP="0033694C">
      <w:pPr>
        <w:spacing w:after="120" w:line="240" w:lineRule="auto"/>
        <w:ind w:left="2977"/>
        <w:rPr>
          <w:b/>
        </w:rPr>
      </w:pPr>
      <w:proofErr w:type="gramStart"/>
      <w:r w:rsidRPr="0033694C">
        <w:rPr>
          <w:b/>
        </w:rPr>
        <w:t>Ou</w:t>
      </w:r>
      <w:proofErr w:type="gramEnd"/>
      <w:r w:rsidRPr="0033694C">
        <w:rPr>
          <w:b/>
        </w:rPr>
        <w:t xml:space="preserve"> </w:t>
      </w:r>
    </w:p>
    <w:p w14:paraId="097E2FA9" w14:textId="16724C0F" w:rsidR="00450C91" w:rsidRDefault="00450C91" w:rsidP="0033694C">
      <w:pPr>
        <w:pStyle w:val="Paragraphedeliste"/>
        <w:numPr>
          <w:ilvl w:val="1"/>
          <w:numId w:val="53"/>
        </w:numPr>
        <w:spacing w:after="120" w:line="240" w:lineRule="auto"/>
        <w:contextualSpacing w:val="0"/>
      </w:pPr>
      <w:r>
        <w:t>Dans la barre d’Outils cliquer sur Organiser puis sur Renommer</w:t>
      </w:r>
      <w:r w:rsidR="009469FF" w:rsidRPr="009469FF">
        <w:rPr>
          <w:noProof/>
          <w:lang w:eastAsia="fr-FR"/>
        </w:rPr>
        <w:t xml:space="preserve"> </w:t>
      </w:r>
    </w:p>
    <w:p w14:paraId="085413B0" w14:textId="51CB1480" w:rsidR="00434C51" w:rsidRPr="0033694C" w:rsidRDefault="0033694C" w:rsidP="0033694C">
      <w:pPr>
        <w:spacing w:after="120" w:line="240" w:lineRule="auto"/>
        <w:ind w:left="2977"/>
        <w:rPr>
          <w:b/>
        </w:rPr>
      </w:pPr>
      <w:proofErr w:type="gramStart"/>
      <w:r w:rsidRPr="0033694C">
        <w:rPr>
          <w:b/>
        </w:rPr>
        <w:t>OU</w:t>
      </w:r>
      <w:proofErr w:type="gramEnd"/>
    </w:p>
    <w:p w14:paraId="0C202F8C" w14:textId="229F85C6" w:rsidR="00434C51" w:rsidRDefault="00434C51" w:rsidP="0033694C">
      <w:pPr>
        <w:pStyle w:val="Paragraphedeliste"/>
        <w:numPr>
          <w:ilvl w:val="1"/>
          <w:numId w:val="53"/>
        </w:numPr>
        <w:spacing w:after="240" w:line="240" w:lineRule="auto"/>
        <w:ind w:left="1434" w:hanging="357"/>
        <w:contextualSpacing w:val="0"/>
      </w:pPr>
      <w:r>
        <w:t xml:space="preserve">Dans le menu </w:t>
      </w:r>
      <w:r w:rsidR="002D7523">
        <w:t>« </w:t>
      </w:r>
      <w:r w:rsidRPr="0033694C">
        <w:rPr>
          <w:b/>
        </w:rPr>
        <w:t>Fichier</w:t>
      </w:r>
      <w:r w:rsidR="002D7523">
        <w:rPr>
          <w:b/>
        </w:rPr>
        <w:t> »</w:t>
      </w:r>
      <w:r>
        <w:t xml:space="preserve">, cliquer sur </w:t>
      </w:r>
      <w:r w:rsidR="002D7523">
        <w:t>« </w:t>
      </w:r>
      <w:r w:rsidRPr="0033694C">
        <w:rPr>
          <w:b/>
        </w:rPr>
        <w:t>Renommer</w:t>
      </w:r>
      <w:r w:rsidR="002D7523">
        <w:rPr>
          <w:b/>
        </w:rPr>
        <w:t> »</w:t>
      </w:r>
    </w:p>
    <w:p w14:paraId="085D2588" w14:textId="34198157" w:rsidR="009469FF" w:rsidRPr="0033694C" w:rsidRDefault="0033694C" w:rsidP="009469FF">
      <w:pPr>
        <w:rPr>
          <w:b/>
        </w:rPr>
      </w:pPr>
      <w:r w:rsidRPr="0033694C">
        <w:rPr>
          <w:b/>
        </w:rPr>
        <w:t xml:space="preserve">Dans tous les cas, </w:t>
      </w:r>
      <w:r w:rsidR="009469FF" w:rsidRPr="0033694C">
        <w:rPr>
          <w:b/>
        </w:rPr>
        <w:t>L’espace de nom du fichier ou du dossier est surligné en bleu</w:t>
      </w:r>
      <w:r>
        <w:rPr>
          <w:b/>
        </w:rPr>
        <w:t> :</w:t>
      </w:r>
      <w:r w:rsidRPr="0033694C">
        <w:rPr>
          <w:b/>
        </w:rPr>
        <w:t xml:space="preserve"> (</w:t>
      </w:r>
      <w:r w:rsidR="00434C51" w:rsidRPr="0033694C">
        <w:rPr>
          <w:b/>
        </w:rPr>
        <w:t>3)</w:t>
      </w:r>
    </w:p>
    <w:p w14:paraId="7A7512F9" w14:textId="1B91596F" w:rsidR="009469FF" w:rsidRDefault="009469FF" w:rsidP="009469FF">
      <w:pPr>
        <w:pStyle w:val="Paragraphedeliste"/>
        <w:numPr>
          <w:ilvl w:val="0"/>
          <w:numId w:val="52"/>
        </w:numPr>
      </w:pPr>
      <w:r>
        <w:t>Saisir directement le nouveau nom</w:t>
      </w:r>
    </w:p>
    <w:p w14:paraId="21C30CE9" w14:textId="77777777" w:rsidR="009469FF" w:rsidRDefault="009469FF" w:rsidP="009469FF">
      <w:pPr>
        <w:keepNext/>
      </w:pPr>
      <w:r>
        <w:rPr>
          <w:noProof/>
          <w:lang w:eastAsia="fr-FR"/>
        </w:rPr>
        <w:drawing>
          <wp:inline distT="0" distB="0" distL="0" distR="0" wp14:anchorId="45266637" wp14:editId="798E597F">
            <wp:extent cx="3147647" cy="1063757"/>
            <wp:effectExtent l="0" t="0" r="0" b="3175"/>
            <wp:docPr id="84" name="Image 84" descr="C:\Users\DavidB\AppData\Local\Temp\SNAGHTML89742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avidB\AppData\Local\Temp\SNAGHTML8974288.PN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162440" cy="1068756"/>
                    </a:xfrm>
                    <a:prstGeom prst="rect">
                      <a:avLst/>
                    </a:prstGeom>
                    <a:noFill/>
                    <a:ln>
                      <a:noFill/>
                    </a:ln>
                  </pic:spPr>
                </pic:pic>
              </a:graphicData>
            </a:graphic>
          </wp:inline>
        </w:drawing>
      </w:r>
    </w:p>
    <w:p w14:paraId="27DF549D" w14:textId="2E3B6AC8" w:rsidR="00C60CD1" w:rsidRDefault="009469FF" w:rsidP="0033694C">
      <w:pPr>
        <w:pStyle w:val="Lgende"/>
        <w:spacing w:after="240"/>
      </w:pPr>
      <w:r>
        <w:t xml:space="preserve">Figure </w:t>
      </w:r>
      <w:fldSimple w:instr=" SEQ Figure \* ARABIC ">
        <w:r>
          <w:rPr>
            <w:noProof/>
          </w:rPr>
          <w:t>26</w:t>
        </w:r>
      </w:fldSimple>
      <w:r>
        <w:t>: Le dossier test est prêt à être renommer</w:t>
      </w:r>
    </w:p>
    <w:p w14:paraId="24E60414" w14:textId="267545CD" w:rsidR="00C60CD1" w:rsidRDefault="00C60CD1" w:rsidP="00450C91">
      <w:pPr>
        <w:pStyle w:val="Titre3"/>
      </w:pPr>
      <w:r>
        <w:t>Créer un nouveau dossier</w:t>
      </w:r>
    </w:p>
    <w:p w14:paraId="5FCF313F" w14:textId="3E71892E" w:rsidR="00450C91" w:rsidRDefault="00450C91" w:rsidP="00197929">
      <w:r>
        <w:t>Vous pouvez créer un dossier de différentes façons.</w:t>
      </w:r>
    </w:p>
    <w:p w14:paraId="453709E3" w14:textId="0441636C" w:rsidR="00C60CD1" w:rsidRDefault="00C60CD1" w:rsidP="00F07BD3">
      <w:pPr>
        <w:pStyle w:val="Sous-Titre1O2O11"/>
      </w:pPr>
      <w:r>
        <w:t>A partir de la barre d’outils</w:t>
      </w:r>
    </w:p>
    <w:p w14:paraId="0500A97F" w14:textId="26A5F0AE" w:rsidR="00450C91" w:rsidRDefault="00450C91" w:rsidP="009469FF">
      <w:pPr>
        <w:pStyle w:val="Paragraphedeliste"/>
        <w:numPr>
          <w:ilvl w:val="0"/>
          <w:numId w:val="50"/>
        </w:numPr>
      </w:pPr>
      <w:r>
        <w:t>Cliquer sur le bouton Nouveau dossier</w:t>
      </w:r>
      <w:r>
        <w:br/>
        <w:t>Un dossier s’ajoute ai dossier en cours, Attendant d’être renommé</w:t>
      </w:r>
    </w:p>
    <w:p w14:paraId="292B7C04" w14:textId="1D31F22A" w:rsidR="009469FF" w:rsidRDefault="00C60CD1" w:rsidP="00197929">
      <w:r>
        <w:rPr>
          <w:noProof/>
          <w:lang w:eastAsia="fr-FR"/>
        </w:rPr>
        <w:drawing>
          <wp:inline distT="0" distB="0" distL="0" distR="0" wp14:anchorId="4DB82DCD" wp14:editId="61FB33A3">
            <wp:extent cx="5424805" cy="439420"/>
            <wp:effectExtent l="0" t="0" r="0" b="0"/>
            <wp:docPr id="81" name="Image 81" descr="C:\Users\DavidB\AppData\Local\Temp\SNAGHTML88a28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avidB\AppData\Local\Temp\SNAGHTML88a2892.PNG"/>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424805" cy="439420"/>
                    </a:xfrm>
                    <a:prstGeom prst="rect">
                      <a:avLst/>
                    </a:prstGeom>
                    <a:noFill/>
                    <a:ln>
                      <a:noFill/>
                    </a:ln>
                  </pic:spPr>
                </pic:pic>
              </a:graphicData>
            </a:graphic>
          </wp:inline>
        </w:drawing>
      </w:r>
    </w:p>
    <w:p w14:paraId="2023EE0E" w14:textId="77777777" w:rsidR="009469FF" w:rsidRDefault="009469FF">
      <w:r>
        <w:br w:type="page"/>
      </w:r>
    </w:p>
    <w:p w14:paraId="7CC5469F" w14:textId="373346FC" w:rsidR="00C60CD1" w:rsidRDefault="00C60CD1" w:rsidP="00F07BD3">
      <w:pPr>
        <w:pStyle w:val="Sous-Titre1O2O11"/>
      </w:pPr>
      <w:r>
        <w:lastRenderedPageBreak/>
        <w:t>A partir du menu Fichier</w:t>
      </w:r>
    </w:p>
    <w:p w14:paraId="77A24E73" w14:textId="65D85D39" w:rsidR="00450C91" w:rsidRPr="00450C91" w:rsidRDefault="00450C91" w:rsidP="009469FF">
      <w:pPr>
        <w:pStyle w:val="Paragraphedeliste"/>
        <w:numPr>
          <w:ilvl w:val="0"/>
          <w:numId w:val="50"/>
        </w:numPr>
      </w:pPr>
      <w:r>
        <w:t>Dans le menu fichier (1), cliquer sur Nouveau (2) puis sur Dossier (3)</w:t>
      </w:r>
    </w:p>
    <w:p w14:paraId="2CC95689" w14:textId="74DB6EB5" w:rsidR="00C60CD1" w:rsidRDefault="00C60CD1" w:rsidP="00450C91">
      <w:pPr>
        <w:jc w:val="center"/>
      </w:pPr>
      <w:r>
        <w:rPr>
          <w:noProof/>
          <w:lang w:eastAsia="fr-FR"/>
        </w:rPr>
        <w:drawing>
          <wp:inline distT="0" distB="0" distL="0" distR="0" wp14:anchorId="5ADF6AEA" wp14:editId="0AE64025">
            <wp:extent cx="3144016" cy="2743200"/>
            <wp:effectExtent l="0" t="0" r="0" b="0"/>
            <wp:docPr id="80" name="Image 80" descr="C:\Users\DavidB\AppData\Local\Temp\SNAGHTML887a6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avidB\AppData\Local\Temp\SNAGHTML887a6e5.PNG"/>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3151102" cy="2749383"/>
                    </a:xfrm>
                    <a:prstGeom prst="rect">
                      <a:avLst/>
                    </a:prstGeom>
                    <a:noFill/>
                    <a:ln>
                      <a:noFill/>
                    </a:ln>
                  </pic:spPr>
                </pic:pic>
              </a:graphicData>
            </a:graphic>
          </wp:inline>
        </w:drawing>
      </w:r>
    </w:p>
    <w:p w14:paraId="75ED6D39" w14:textId="3C64AF75" w:rsidR="00450C91" w:rsidRDefault="00450C91"/>
    <w:p w14:paraId="0117D1D5" w14:textId="77777777" w:rsidR="00C60CD1" w:rsidRDefault="00C60CD1" w:rsidP="00F07BD3">
      <w:pPr>
        <w:pStyle w:val="Sous-Titre1O2O11"/>
      </w:pPr>
      <w:r>
        <w:t>A partir du menu contextuel</w:t>
      </w:r>
    </w:p>
    <w:p w14:paraId="275C3A57" w14:textId="03BDD400" w:rsidR="00450C91" w:rsidRDefault="00450C91" w:rsidP="009469FF">
      <w:pPr>
        <w:pStyle w:val="Paragraphedeliste"/>
        <w:numPr>
          <w:ilvl w:val="0"/>
          <w:numId w:val="50"/>
        </w:numPr>
      </w:pPr>
      <w:r>
        <w:t>Effectuer un clic droit dans la zone d’affichage de l’explorateur (</w:t>
      </w:r>
      <w:r w:rsidRPr="00450C91">
        <w:rPr>
          <w:i/>
        </w:rPr>
        <w:t>ou sur le bureau</w:t>
      </w:r>
      <w:r>
        <w:t>)</w:t>
      </w:r>
    </w:p>
    <w:p w14:paraId="393D38F5" w14:textId="6A3F529C" w:rsidR="00450C91" w:rsidRPr="00450C91" w:rsidRDefault="00450C91" w:rsidP="009469FF">
      <w:pPr>
        <w:pStyle w:val="Paragraphedeliste"/>
        <w:numPr>
          <w:ilvl w:val="0"/>
          <w:numId w:val="50"/>
        </w:numPr>
      </w:pPr>
      <w:r>
        <w:t>Dans le menu qui apparaît cliquer sur « Nouveau » (1) puis sur « Dossier » (2)</w:t>
      </w:r>
    </w:p>
    <w:p w14:paraId="3E3791A6" w14:textId="002F89D1" w:rsidR="00C60CD1" w:rsidRPr="00406273" w:rsidRDefault="00C60CD1" w:rsidP="00197929">
      <w:r>
        <w:rPr>
          <w:noProof/>
          <w:lang w:eastAsia="fr-FR"/>
        </w:rPr>
        <w:drawing>
          <wp:inline distT="0" distB="0" distL="0" distR="0" wp14:anchorId="0D779325" wp14:editId="6E8E224E">
            <wp:extent cx="3426500" cy="2593927"/>
            <wp:effectExtent l="0" t="0" r="2540" b="0"/>
            <wp:docPr id="82" name="Image 82" descr="C:\Users\DavidB\AppData\Local\Temp\SNAGHTML88aa3d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avidB\AppData\Local\Temp\SNAGHTML88aa3d9.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3431432" cy="2597661"/>
                    </a:xfrm>
                    <a:prstGeom prst="rect">
                      <a:avLst/>
                    </a:prstGeom>
                    <a:noFill/>
                    <a:ln>
                      <a:noFill/>
                    </a:ln>
                  </pic:spPr>
                </pic:pic>
              </a:graphicData>
            </a:graphic>
          </wp:inline>
        </w:drawing>
      </w:r>
    </w:p>
    <w:sectPr w:rsidR="00C60CD1" w:rsidRPr="00406273" w:rsidSect="0029435C">
      <w:pgSz w:w="11906" w:h="16838"/>
      <w:pgMar w:top="1417" w:right="1417" w:bottom="1417" w:left="1417" w:header="708" w:footer="708" w:gutter="0"/>
      <w:cols w:sep="1" w:space="709"/>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BE037A" w14:textId="77777777" w:rsidR="009A2A83" w:rsidRDefault="009A2A83" w:rsidP="00143DC4">
      <w:pPr>
        <w:spacing w:after="0" w:line="240" w:lineRule="auto"/>
      </w:pPr>
      <w:r>
        <w:separator/>
      </w:r>
    </w:p>
  </w:endnote>
  <w:endnote w:type="continuationSeparator" w:id="0">
    <w:p w14:paraId="73886613" w14:textId="77777777" w:rsidR="009A2A83" w:rsidRDefault="009A2A83" w:rsidP="00143D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WOL_Reg">
    <w:altName w:val="Times New Roman"/>
    <w:charset w:val="00"/>
    <w:family w:val="auto"/>
    <w:pitch w:val="default"/>
  </w:font>
  <w:font w:name="WOL_Bold">
    <w:altName w:val="Times New Roman"/>
    <w:charset w:val="00"/>
    <w:family w:val="auto"/>
    <w:pitch w:val="default"/>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C8C6E2" w14:textId="77777777" w:rsidR="008070FF" w:rsidRDefault="008070FF">
    <w:pPr>
      <w:pStyle w:val="Pieddepage"/>
    </w:pPr>
  </w:p>
  <w:p w14:paraId="10C8C6E7" w14:textId="77777777" w:rsidR="008070FF" w:rsidRDefault="008070FF">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B96FEB" w14:textId="77777777" w:rsidR="009A2A83" w:rsidRDefault="009A2A83" w:rsidP="00143DC4">
      <w:pPr>
        <w:spacing w:after="0" w:line="240" w:lineRule="auto"/>
      </w:pPr>
      <w:r>
        <w:separator/>
      </w:r>
    </w:p>
  </w:footnote>
  <w:footnote w:type="continuationSeparator" w:id="0">
    <w:p w14:paraId="16E165B3" w14:textId="77777777" w:rsidR="009A2A83" w:rsidRDefault="009A2A83" w:rsidP="00143DC4">
      <w:pPr>
        <w:spacing w:after="0" w:line="240" w:lineRule="auto"/>
      </w:pPr>
      <w:r>
        <w:continuationSeparator/>
      </w:r>
    </w:p>
  </w:footnote>
  <w:footnote w:id="1">
    <w:p w14:paraId="10C8C6F1" w14:textId="77777777" w:rsidR="008070FF" w:rsidRPr="00675991" w:rsidRDefault="008070FF">
      <w:pPr>
        <w:pStyle w:val="Notedebasdepage"/>
        <w:rPr>
          <w:lang w:val="fr-RE"/>
        </w:rPr>
      </w:pPr>
      <w:r>
        <w:rPr>
          <w:rStyle w:val="Appelnotedebasdep"/>
        </w:rPr>
        <w:footnoteRef/>
      </w:r>
      <w:r>
        <w:t xml:space="preserve"> </w:t>
      </w:r>
      <w:r>
        <w:rPr>
          <w:lang w:val="fr-RE"/>
        </w:rPr>
        <w:t>Interface graphique utilisateur</w:t>
      </w:r>
    </w:p>
  </w:footnote>
  <w:footnote w:id="2">
    <w:p w14:paraId="10C8C6F2" w14:textId="77777777" w:rsidR="008070FF" w:rsidRPr="00EA2FC2" w:rsidRDefault="008070FF">
      <w:pPr>
        <w:pStyle w:val="Notedebasdepage"/>
        <w:rPr>
          <w:lang w:val="fr-RE"/>
        </w:rPr>
      </w:pPr>
      <w:r>
        <w:rPr>
          <w:rStyle w:val="Appelnotedebasdep"/>
        </w:rPr>
        <w:footnoteRef/>
      </w:r>
      <w:r>
        <w:t xml:space="preserve"> </w:t>
      </w:r>
      <w:r>
        <w:rPr>
          <w:i/>
        </w:rPr>
        <w:t xml:space="preserve">Imprimante </w:t>
      </w:r>
      <w:r w:rsidRPr="007407DF">
        <w:rPr>
          <w:i/>
        </w:rPr>
        <w:t xml:space="preserve">sélectionnée par l’utilisateur comme celle utilisée automatiquement lors </w:t>
      </w:r>
      <w:r>
        <w:rPr>
          <w:i/>
        </w:rPr>
        <w:t xml:space="preserve"> d’impression</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95151C"/>
    <w:multiLevelType w:val="hybridMultilevel"/>
    <w:tmpl w:val="565EC98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51D46A7"/>
    <w:multiLevelType w:val="hybridMultilevel"/>
    <w:tmpl w:val="6E30AD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6C843F5"/>
    <w:multiLevelType w:val="hybridMultilevel"/>
    <w:tmpl w:val="F1B41AFA"/>
    <w:lvl w:ilvl="0" w:tplc="92C4D3CE">
      <w:start w:val="1"/>
      <w:numFmt w:val="decimal"/>
      <w:lvlText w:val="(%1)."/>
      <w:lvlJc w:val="left"/>
      <w:pPr>
        <w:ind w:left="720" w:hanging="360"/>
      </w:pPr>
      <w:rPr>
        <w:rFont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AF20A29"/>
    <w:multiLevelType w:val="hybridMultilevel"/>
    <w:tmpl w:val="03AC51B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BBA1483"/>
    <w:multiLevelType w:val="hybridMultilevel"/>
    <w:tmpl w:val="0F26AB62"/>
    <w:lvl w:ilvl="0" w:tplc="92C4D3CE">
      <w:start w:val="1"/>
      <w:numFmt w:val="decimal"/>
      <w:lvlText w:val="(%1)."/>
      <w:lvlJc w:val="left"/>
      <w:pPr>
        <w:ind w:left="720" w:hanging="360"/>
      </w:pPr>
      <w:rPr>
        <w:rFont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F891D35"/>
    <w:multiLevelType w:val="hybridMultilevel"/>
    <w:tmpl w:val="79DC80D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23A7730"/>
    <w:multiLevelType w:val="hybridMultilevel"/>
    <w:tmpl w:val="90905F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2626B52"/>
    <w:multiLevelType w:val="hybridMultilevel"/>
    <w:tmpl w:val="105E494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3555622"/>
    <w:multiLevelType w:val="hybridMultilevel"/>
    <w:tmpl w:val="316A06C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6BC6BF8"/>
    <w:multiLevelType w:val="hybridMultilevel"/>
    <w:tmpl w:val="A044EDD4"/>
    <w:lvl w:ilvl="0" w:tplc="92C4D3CE">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9563E43"/>
    <w:multiLevelType w:val="hybridMultilevel"/>
    <w:tmpl w:val="811A38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9947416"/>
    <w:multiLevelType w:val="hybridMultilevel"/>
    <w:tmpl w:val="427E561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AF307AC"/>
    <w:multiLevelType w:val="hybridMultilevel"/>
    <w:tmpl w:val="17103C40"/>
    <w:lvl w:ilvl="0" w:tplc="040C0001">
      <w:start w:val="1"/>
      <w:numFmt w:val="bullet"/>
      <w:lvlText w:val=""/>
      <w:lvlJc w:val="left"/>
      <w:pPr>
        <w:ind w:left="720" w:hanging="360"/>
      </w:pPr>
      <w:rPr>
        <w:rFonts w:ascii="Symbol" w:hAnsi="Symbol" w:hint="default"/>
      </w:rPr>
    </w:lvl>
    <w:lvl w:ilvl="1" w:tplc="040C0011">
      <w:start w:val="1"/>
      <w:numFmt w:val="decimal"/>
      <w:lvlText w:val="%2)"/>
      <w:lvlJc w:val="left"/>
      <w:pPr>
        <w:ind w:left="1440" w:hanging="360"/>
      </w:pPr>
      <w:rPr>
        <w:rFonts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17A7E6A"/>
    <w:multiLevelType w:val="hybridMultilevel"/>
    <w:tmpl w:val="F7B6C33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4256731"/>
    <w:multiLevelType w:val="hybridMultilevel"/>
    <w:tmpl w:val="17D6DA8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4691970"/>
    <w:multiLevelType w:val="hybridMultilevel"/>
    <w:tmpl w:val="0BD4420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5D9383A"/>
    <w:multiLevelType w:val="hybridMultilevel"/>
    <w:tmpl w:val="87F8A13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96F3798"/>
    <w:multiLevelType w:val="hybridMultilevel"/>
    <w:tmpl w:val="F55A481A"/>
    <w:lvl w:ilvl="0" w:tplc="92C4D3CE">
      <w:start w:val="1"/>
      <w:numFmt w:val="decimal"/>
      <w:lvlText w:val="(%1)."/>
      <w:lvlJc w:val="left"/>
      <w:pPr>
        <w:ind w:left="720" w:hanging="360"/>
      </w:pPr>
      <w:rPr>
        <w:rFont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29A30C49"/>
    <w:multiLevelType w:val="hybridMultilevel"/>
    <w:tmpl w:val="0D048F9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2C130D76"/>
    <w:multiLevelType w:val="hybridMultilevel"/>
    <w:tmpl w:val="14FC4F2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CE204FA"/>
    <w:multiLevelType w:val="hybridMultilevel"/>
    <w:tmpl w:val="555296A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2E3860EF"/>
    <w:multiLevelType w:val="hybridMultilevel"/>
    <w:tmpl w:val="7408EAA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2C15DAE"/>
    <w:multiLevelType w:val="hybridMultilevel"/>
    <w:tmpl w:val="4060189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3432148A"/>
    <w:multiLevelType w:val="hybridMultilevel"/>
    <w:tmpl w:val="19506E46"/>
    <w:lvl w:ilvl="0" w:tplc="F4AAC844">
      <w:start w:val="1"/>
      <w:numFmt w:val="decimal"/>
      <w:lvlText w:val="méthode %1:"/>
      <w:lvlJc w:val="left"/>
      <w:pPr>
        <w:ind w:left="720" w:hanging="360"/>
      </w:pPr>
      <w:rPr>
        <w:rFonts w:hint="default"/>
        <w:b/>
      </w:rPr>
    </w:lvl>
    <w:lvl w:ilvl="1" w:tplc="040C000B">
      <w:start w:val="1"/>
      <w:numFmt w:val="bullet"/>
      <w:lvlText w:val=""/>
      <w:lvlJc w:val="left"/>
      <w:pPr>
        <w:ind w:left="1440" w:hanging="360"/>
      </w:pPr>
      <w:rPr>
        <w:rFonts w:ascii="Wingdings" w:hAnsi="Wingdings" w:hint="default"/>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15:restartNumberingAfterBreak="0">
    <w:nsid w:val="3D134FE8"/>
    <w:multiLevelType w:val="hybridMultilevel"/>
    <w:tmpl w:val="887EDE8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D4D7132"/>
    <w:multiLevelType w:val="hybridMultilevel"/>
    <w:tmpl w:val="CC2EA076"/>
    <w:lvl w:ilvl="0" w:tplc="92C4D3CE">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6" w15:restartNumberingAfterBreak="0">
    <w:nsid w:val="428F3787"/>
    <w:multiLevelType w:val="hybridMultilevel"/>
    <w:tmpl w:val="FEF6E4D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438D4CD4"/>
    <w:multiLevelType w:val="hybridMultilevel"/>
    <w:tmpl w:val="719A826A"/>
    <w:lvl w:ilvl="0" w:tplc="040C0001">
      <w:start w:val="1"/>
      <w:numFmt w:val="bullet"/>
      <w:lvlText w:val=""/>
      <w:lvlJc w:val="left"/>
      <w:pPr>
        <w:ind w:left="766" w:hanging="360"/>
      </w:pPr>
      <w:rPr>
        <w:rFonts w:ascii="Symbol" w:hAnsi="Symbol" w:hint="default"/>
      </w:rPr>
    </w:lvl>
    <w:lvl w:ilvl="1" w:tplc="040C0003" w:tentative="1">
      <w:start w:val="1"/>
      <w:numFmt w:val="bullet"/>
      <w:lvlText w:val="o"/>
      <w:lvlJc w:val="left"/>
      <w:pPr>
        <w:ind w:left="1486" w:hanging="360"/>
      </w:pPr>
      <w:rPr>
        <w:rFonts w:ascii="Courier New" w:hAnsi="Courier New" w:cs="Courier New" w:hint="default"/>
      </w:rPr>
    </w:lvl>
    <w:lvl w:ilvl="2" w:tplc="040C0005" w:tentative="1">
      <w:start w:val="1"/>
      <w:numFmt w:val="bullet"/>
      <w:lvlText w:val=""/>
      <w:lvlJc w:val="left"/>
      <w:pPr>
        <w:ind w:left="2206" w:hanging="360"/>
      </w:pPr>
      <w:rPr>
        <w:rFonts w:ascii="Wingdings" w:hAnsi="Wingdings" w:hint="default"/>
      </w:rPr>
    </w:lvl>
    <w:lvl w:ilvl="3" w:tplc="040C0001" w:tentative="1">
      <w:start w:val="1"/>
      <w:numFmt w:val="bullet"/>
      <w:lvlText w:val=""/>
      <w:lvlJc w:val="left"/>
      <w:pPr>
        <w:ind w:left="2926" w:hanging="360"/>
      </w:pPr>
      <w:rPr>
        <w:rFonts w:ascii="Symbol" w:hAnsi="Symbol" w:hint="default"/>
      </w:rPr>
    </w:lvl>
    <w:lvl w:ilvl="4" w:tplc="040C0003" w:tentative="1">
      <w:start w:val="1"/>
      <w:numFmt w:val="bullet"/>
      <w:lvlText w:val="o"/>
      <w:lvlJc w:val="left"/>
      <w:pPr>
        <w:ind w:left="3646" w:hanging="360"/>
      </w:pPr>
      <w:rPr>
        <w:rFonts w:ascii="Courier New" w:hAnsi="Courier New" w:cs="Courier New" w:hint="default"/>
      </w:rPr>
    </w:lvl>
    <w:lvl w:ilvl="5" w:tplc="040C0005" w:tentative="1">
      <w:start w:val="1"/>
      <w:numFmt w:val="bullet"/>
      <w:lvlText w:val=""/>
      <w:lvlJc w:val="left"/>
      <w:pPr>
        <w:ind w:left="4366" w:hanging="360"/>
      </w:pPr>
      <w:rPr>
        <w:rFonts w:ascii="Wingdings" w:hAnsi="Wingdings" w:hint="default"/>
      </w:rPr>
    </w:lvl>
    <w:lvl w:ilvl="6" w:tplc="040C0001" w:tentative="1">
      <w:start w:val="1"/>
      <w:numFmt w:val="bullet"/>
      <w:lvlText w:val=""/>
      <w:lvlJc w:val="left"/>
      <w:pPr>
        <w:ind w:left="5086" w:hanging="360"/>
      </w:pPr>
      <w:rPr>
        <w:rFonts w:ascii="Symbol" w:hAnsi="Symbol" w:hint="default"/>
      </w:rPr>
    </w:lvl>
    <w:lvl w:ilvl="7" w:tplc="040C0003" w:tentative="1">
      <w:start w:val="1"/>
      <w:numFmt w:val="bullet"/>
      <w:lvlText w:val="o"/>
      <w:lvlJc w:val="left"/>
      <w:pPr>
        <w:ind w:left="5806" w:hanging="360"/>
      </w:pPr>
      <w:rPr>
        <w:rFonts w:ascii="Courier New" w:hAnsi="Courier New" w:cs="Courier New" w:hint="default"/>
      </w:rPr>
    </w:lvl>
    <w:lvl w:ilvl="8" w:tplc="040C0005" w:tentative="1">
      <w:start w:val="1"/>
      <w:numFmt w:val="bullet"/>
      <w:lvlText w:val=""/>
      <w:lvlJc w:val="left"/>
      <w:pPr>
        <w:ind w:left="6526" w:hanging="360"/>
      </w:pPr>
      <w:rPr>
        <w:rFonts w:ascii="Wingdings" w:hAnsi="Wingdings" w:hint="default"/>
      </w:rPr>
    </w:lvl>
  </w:abstractNum>
  <w:abstractNum w:abstractNumId="28" w15:restartNumberingAfterBreak="0">
    <w:nsid w:val="470E273C"/>
    <w:multiLevelType w:val="hybridMultilevel"/>
    <w:tmpl w:val="34A0636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7FE0D39"/>
    <w:multiLevelType w:val="hybridMultilevel"/>
    <w:tmpl w:val="CC3A4FA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4B3E3FE1"/>
    <w:multiLevelType w:val="hybridMultilevel"/>
    <w:tmpl w:val="92E01FD8"/>
    <w:lvl w:ilvl="0" w:tplc="2BE2DDE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15:restartNumberingAfterBreak="0">
    <w:nsid w:val="4BFF2AB5"/>
    <w:multiLevelType w:val="hybridMultilevel"/>
    <w:tmpl w:val="C4266A2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4C120E71"/>
    <w:multiLevelType w:val="hybridMultilevel"/>
    <w:tmpl w:val="86329BA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4C9A7F4A"/>
    <w:multiLevelType w:val="hybridMultilevel"/>
    <w:tmpl w:val="07F47F8A"/>
    <w:lvl w:ilvl="0" w:tplc="92C4D3CE">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4" w15:restartNumberingAfterBreak="0">
    <w:nsid w:val="4D447A66"/>
    <w:multiLevelType w:val="hybridMultilevel"/>
    <w:tmpl w:val="EF4E31E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4F246402"/>
    <w:multiLevelType w:val="hybridMultilevel"/>
    <w:tmpl w:val="CFA2100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50E2392B"/>
    <w:multiLevelType w:val="hybridMultilevel"/>
    <w:tmpl w:val="E77E8CF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517C53D5"/>
    <w:multiLevelType w:val="hybridMultilevel"/>
    <w:tmpl w:val="7400AA0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51E04958"/>
    <w:multiLevelType w:val="hybridMultilevel"/>
    <w:tmpl w:val="E664299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52973728"/>
    <w:multiLevelType w:val="hybridMultilevel"/>
    <w:tmpl w:val="5F7ED7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5C6A1D75"/>
    <w:multiLevelType w:val="hybridMultilevel"/>
    <w:tmpl w:val="905A79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5D39153C"/>
    <w:multiLevelType w:val="hybridMultilevel"/>
    <w:tmpl w:val="2E0A7D4A"/>
    <w:lvl w:ilvl="0" w:tplc="F948FE0E">
      <w:start w:val="1"/>
      <w:numFmt w:val="decimal"/>
      <w:lvlText w:val="méthode %1:"/>
      <w:lvlJc w:val="left"/>
      <w:pPr>
        <w:ind w:left="720" w:hanging="360"/>
      </w:pPr>
      <w:rPr>
        <w:rFont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5D704C77"/>
    <w:multiLevelType w:val="hybridMultilevel"/>
    <w:tmpl w:val="85045B2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5DB95718"/>
    <w:multiLevelType w:val="hybridMultilevel"/>
    <w:tmpl w:val="F5CE828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5F300DD2"/>
    <w:multiLevelType w:val="hybridMultilevel"/>
    <w:tmpl w:val="7A50AC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61414927"/>
    <w:multiLevelType w:val="hybridMultilevel"/>
    <w:tmpl w:val="4B6AA22C"/>
    <w:lvl w:ilvl="0" w:tplc="040C0001">
      <w:start w:val="1"/>
      <w:numFmt w:val="bullet"/>
      <w:lvlText w:val=""/>
      <w:lvlJc w:val="left"/>
      <w:pPr>
        <w:ind w:left="720" w:hanging="360"/>
      </w:pPr>
      <w:rPr>
        <w:rFonts w:ascii="Symbol" w:hAnsi="Symbol"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6" w15:restartNumberingAfterBreak="0">
    <w:nsid w:val="62B460E9"/>
    <w:multiLevelType w:val="hybridMultilevel"/>
    <w:tmpl w:val="1EDC60C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62E361FC"/>
    <w:multiLevelType w:val="hybridMultilevel"/>
    <w:tmpl w:val="BA1C6BE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15:restartNumberingAfterBreak="0">
    <w:nsid w:val="68FF59EA"/>
    <w:multiLevelType w:val="hybridMultilevel"/>
    <w:tmpl w:val="4FC25F6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69995E1D"/>
    <w:multiLevelType w:val="hybridMultilevel"/>
    <w:tmpl w:val="8AA0C0E4"/>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50" w15:restartNumberingAfterBreak="0">
    <w:nsid w:val="6A2154B2"/>
    <w:multiLevelType w:val="hybridMultilevel"/>
    <w:tmpl w:val="CEB6DBF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6A896507"/>
    <w:multiLevelType w:val="hybridMultilevel"/>
    <w:tmpl w:val="F0E883B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2" w15:restartNumberingAfterBreak="0">
    <w:nsid w:val="6B7C3898"/>
    <w:multiLevelType w:val="hybridMultilevel"/>
    <w:tmpl w:val="D188D5C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15:restartNumberingAfterBreak="0">
    <w:nsid w:val="7BDB573D"/>
    <w:multiLevelType w:val="hybridMultilevel"/>
    <w:tmpl w:val="43B62924"/>
    <w:lvl w:ilvl="0" w:tplc="92C4D3CE">
      <w:start w:val="1"/>
      <w:numFmt w:val="decimal"/>
      <w:lvlText w:val="(%1)."/>
      <w:lvlJc w:val="left"/>
      <w:pPr>
        <w:ind w:left="720" w:hanging="360"/>
      </w:pPr>
      <w:rPr>
        <w:rFonts w:hint="default"/>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4" w15:restartNumberingAfterBreak="0">
    <w:nsid w:val="7D7F392D"/>
    <w:multiLevelType w:val="hybridMultilevel"/>
    <w:tmpl w:val="D2EC40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15:restartNumberingAfterBreak="0">
    <w:nsid w:val="7DBE2B47"/>
    <w:multiLevelType w:val="hybridMultilevel"/>
    <w:tmpl w:val="A3FC7EB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8"/>
  </w:num>
  <w:num w:numId="2">
    <w:abstractNumId w:val="34"/>
  </w:num>
  <w:num w:numId="3">
    <w:abstractNumId w:val="48"/>
  </w:num>
  <w:num w:numId="4">
    <w:abstractNumId w:val="7"/>
  </w:num>
  <w:num w:numId="5">
    <w:abstractNumId w:val="29"/>
  </w:num>
  <w:num w:numId="6">
    <w:abstractNumId w:val="21"/>
  </w:num>
  <w:num w:numId="7">
    <w:abstractNumId w:val="50"/>
  </w:num>
  <w:num w:numId="8">
    <w:abstractNumId w:val="0"/>
  </w:num>
  <w:num w:numId="9">
    <w:abstractNumId w:val="54"/>
  </w:num>
  <w:num w:numId="10">
    <w:abstractNumId w:val="22"/>
  </w:num>
  <w:num w:numId="11">
    <w:abstractNumId w:val="18"/>
  </w:num>
  <w:num w:numId="12">
    <w:abstractNumId w:val="55"/>
  </w:num>
  <w:num w:numId="13">
    <w:abstractNumId w:val="3"/>
  </w:num>
  <w:num w:numId="14">
    <w:abstractNumId w:val="6"/>
  </w:num>
  <w:num w:numId="15">
    <w:abstractNumId w:val="11"/>
  </w:num>
  <w:num w:numId="16">
    <w:abstractNumId w:val="20"/>
  </w:num>
  <w:num w:numId="17">
    <w:abstractNumId w:val="49"/>
  </w:num>
  <w:num w:numId="18">
    <w:abstractNumId w:val="52"/>
  </w:num>
  <w:num w:numId="19">
    <w:abstractNumId w:val="31"/>
  </w:num>
  <w:num w:numId="20">
    <w:abstractNumId w:val="44"/>
  </w:num>
  <w:num w:numId="21">
    <w:abstractNumId w:val="40"/>
  </w:num>
  <w:num w:numId="22">
    <w:abstractNumId w:val="30"/>
  </w:num>
  <w:num w:numId="23">
    <w:abstractNumId w:val="1"/>
  </w:num>
  <w:num w:numId="24">
    <w:abstractNumId w:val="51"/>
  </w:num>
  <w:num w:numId="25">
    <w:abstractNumId w:val="16"/>
  </w:num>
  <w:num w:numId="26">
    <w:abstractNumId w:val="23"/>
  </w:num>
  <w:num w:numId="27">
    <w:abstractNumId w:val="19"/>
  </w:num>
  <w:num w:numId="28">
    <w:abstractNumId w:val="41"/>
  </w:num>
  <w:num w:numId="29">
    <w:abstractNumId w:val="10"/>
  </w:num>
  <w:num w:numId="30">
    <w:abstractNumId w:val="26"/>
  </w:num>
  <w:num w:numId="31">
    <w:abstractNumId w:val="47"/>
  </w:num>
  <w:num w:numId="32">
    <w:abstractNumId w:val="43"/>
  </w:num>
  <w:num w:numId="33">
    <w:abstractNumId w:val="53"/>
  </w:num>
  <w:num w:numId="34">
    <w:abstractNumId w:val="39"/>
  </w:num>
  <w:num w:numId="35">
    <w:abstractNumId w:val="13"/>
  </w:num>
  <w:num w:numId="36">
    <w:abstractNumId w:val="14"/>
  </w:num>
  <w:num w:numId="37">
    <w:abstractNumId w:val="25"/>
  </w:num>
  <w:num w:numId="38">
    <w:abstractNumId w:val="9"/>
  </w:num>
  <w:num w:numId="39">
    <w:abstractNumId w:val="24"/>
  </w:num>
  <w:num w:numId="40">
    <w:abstractNumId w:val="27"/>
  </w:num>
  <w:num w:numId="41">
    <w:abstractNumId w:val="2"/>
  </w:num>
  <w:num w:numId="42">
    <w:abstractNumId w:val="46"/>
  </w:num>
  <w:num w:numId="43">
    <w:abstractNumId w:val="33"/>
  </w:num>
  <w:num w:numId="44">
    <w:abstractNumId w:val="4"/>
  </w:num>
  <w:num w:numId="45">
    <w:abstractNumId w:val="17"/>
  </w:num>
  <w:num w:numId="46">
    <w:abstractNumId w:val="8"/>
  </w:num>
  <w:num w:numId="47">
    <w:abstractNumId w:val="15"/>
  </w:num>
  <w:num w:numId="48">
    <w:abstractNumId w:val="36"/>
  </w:num>
  <w:num w:numId="49">
    <w:abstractNumId w:val="45"/>
  </w:num>
  <w:num w:numId="50">
    <w:abstractNumId w:val="28"/>
  </w:num>
  <w:num w:numId="51">
    <w:abstractNumId w:val="37"/>
  </w:num>
  <w:num w:numId="52">
    <w:abstractNumId w:val="35"/>
  </w:num>
  <w:num w:numId="53">
    <w:abstractNumId w:val="12"/>
  </w:num>
  <w:num w:numId="54">
    <w:abstractNumId w:val="5"/>
  </w:num>
  <w:num w:numId="55">
    <w:abstractNumId w:val="42"/>
  </w:num>
  <w:num w:numId="56">
    <w:abstractNumId w:val="32"/>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activeWritingStyle w:appName="MSWord" w:lang="fr-FR" w:vendorID="64" w:dllVersion="6" w:nlCheck="1" w:checkStyle="1"/>
  <w:activeWritingStyle w:appName="MSWord" w:lang="fr-RE" w:vendorID="64" w:dllVersion="6" w:nlCheck="1" w:checkStyle="1"/>
  <w:activeWritingStyle w:appName="MSWord" w:lang="en-US" w:vendorID="64" w:dllVersion="6" w:nlCheck="1" w:checkStyle="1"/>
  <w:activeWritingStyle w:appName="MSWord" w:lang="fr-FR" w:vendorID="64" w:dllVersion="0" w:nlCheck="1" w:checkStyle="0"/>
  <w:activeWritingStyle w:appName="MSWord" w:lang="en-US" w:vendorID="64" w:dllVersion="0" w:nlCheck="1" w:checkStyle="0"/>
  <w:activeWritingStyle w:appName="MSWord" w:lang="fr-RE" w:vendorID="64" w:dllVersion="0" w:nlCheck="1" w:checkStyle="0"/>
  <w:proofState w:spelling="clean" w:grammar="clean"/>
  <w:attachedTemplate r:id="rId1"/>
  <w:defaultTabStop w:val="708"/>
  <w:hyphenationZone w:val="425"/>
  <w:characterSpacingControl w:val="doNotCompress"/>
  <w:hdrShapeDefaults>
    <o:shapedefaults v:ext="edit" spidmax="2050" fillcolor="none [3052]">
      <v:fill color="none [3052]"/>
      <v:stroke dashstyle="1 1" endcap="round"/>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84E3E"/>
    <w:rsid w:val="00001B75"/>
    <w:rsid w:val="0000328C"/>
    <w:rsid w:val="00005ABE"/>
    <w:rsid w:val="00006101"/>
    <w:rsid w:val="0000669F"/>
    <w:rsid w:val="00006A8C"/>
    <w:rsid w:val="00010FFF"/>
    <w:rsid w:val="0001114A"/>
    <w:rsid w:val="000140D0"/>
    <w:rsid w:val="0001551A"/>
    <w:rsid w:val="0003072B"/>
    <w:rsid w:val="00032944"/>
    <w:rsid w:val="00033E27"/>
    <w:rsid w:val="00036F06"/>
    <w:rsid w:val="00037B82"/>
    <w:rsid w:val="00047DED"/>
    <w:rsid w:val="0005111E"/>
    <w:rsid w:val="000514BE"/>
    <w:rsid w:val="000541D5"/>
    <w:rsid w:val="0005479F"/>
    <w:rsid w:val="00061402"/>
    <w:rsid w:val="00062426"/>
    <w:rsid w:val="00071035"/>
    <w:rsid w:val="00076F41"/>
    <w:rsid w:val="000774D5"/>
    <w:rsid w:val="000813C6"/>
    <w:rsid w:val="0008204C"/>
    <w:rsid w:val="00082842"/>
    <w:rsid w:val="00083A6C"/>
    <w:rsid w:val="00090598"/>
    <w:rsid w:val="00090A69"/>
    <w:rsid w:val="00090C0F"/>
    <w:rsid w:val="00091011"/>
    <w:rsid w:val="00093B80"/>
    <w:rsid w:val="0009573B"/>
    <w:rsid w:val="00096713"/>
    <w:rsid w:val="0009715B"/>
    <w:rsid w:val="00097E63"/>
    <w:rsid w:val="000A2E71"/>
    <w:rsid w:val="000A6648"/>
    <w:rsid w:val="000A7948"/>
    <w:rsid w:val="000B12DB"/>
    <w:rsid w:val="000B7CBC"/>
    <w:rsid w:val="000C7D4C"/>
    <w:rsid w:val="000D2564"/>
    <w:rsid w:val="000D6D86"/>
    <w:rsid w:val="000D7EAD"/>
    <w:rsid w:val="000E6F02"/>
    <w:rsid w:val="000F314E"/>
    <w:rsid w:val="000F3DD3"/>
    <w:rsid w:val="000F6CA1"/>
    <w:rsid w:val="00101418"/>
    <w:rsid w:val="001015D3"/>
    <w:rsid w:val="00106CB6"/>
    <w:rsid w:val="00110267"/>
    <w:rsid w:val="00112646"/>
    <w:rsid w:val="00114B3C"/>
    <w:rsid w:val="001167A8"/>
    <w:rsid w:val="001178DE"/>
    <w:rsid w:val="00117C77"/>
    <w:rsid w:val="00122FBC"/>
    <w:rsid w:val="00134AC1"/>
    <w:rsid w:val="0014011C"/>
    <w:rsid w:val="0014141D"/>
    <w:rsid w:val="00143DC4"/>
    <w:rsid w:val="001443C1"/>
    <w:rsid w:val="001464C9"/>
    <w:rsid w:val="001523D8"/>
    <w:rsid w:val="00152730"/>
    <w:rsid w:val="001541C9"/>
    <w:rsid w:val="00157151"/>
    <w:rsid w:val="00164DE3"/>
    <w:rsid w:val="00166D5E"/>
    <w:rsid w:val="0018666D"/>
    <w:rsid w:val="00197929"/>
    <w:rsid w:val="001A02DD"/>
    <w:rsid w:val="001A3F09"/>
    <w:rsid w:val="001B2747"/>
    <w:rsid w:val="001B6E5F"/>
    <w:rsid w:val="001D41EB"/>
    <w:rsid w:val="001E14D6"/>
    <w:rsid w:val="001E164C"/>
    <w:rsid w:val="001E4C96"/>
    <w:rsid w:val="001E53CC"/>
    <w:rsid w:val="001F005C"/>
    <w:rsid w:val="001F1F6A"/>
    <w:rsid w:val="001F2BF8"/>
    <w:rsid w:val="001F3BDF"/>
    <w:rsid w:val="001F4A58"/>
    <w:rsid w:val="00212D8F"/>
    <w:rsid w:val="00217E68"/>
    <w:rsid w:val="0022130E"/>
    <w:rsid w:val="00222DFA"/>
    <w:rsid w:val="002231CE"/>
    <w:rsid w:val="00226711"/>
    <w:rsid w:val="002315B1"/>
    <w:rsid w:val="0023216C"/>
    <w:rsid w:val="00242213"/>
    <w:rsid w:val="002463EF"/>
    <w:rsid w:val="002516EC"/>
    <w:rsid w:val="00254BCF"/>
    <w:rsid w:val="0025645E"/>
    <w:rsid w:val="00256920"/>
    <w:rsid w:val="00260737"/>
    <w:rsid w:val="00265882"/>
    <w:rsid w:val="002700A9"/>
    <w:rsid w:val="0027036C"/>
    <w:rsid w:val="002717C9"/>
    <w:rsid w:val="002729F7"/>
    <w:rsid w:val="002761E9"/>
    <w:rsid w:val="00276C9B"/>
    <w:rsid w:val="00280D33"/>
    <w:rsid w:val="002835B7"/>
    <w:rsid w:val="00287D49"/>
    <w:rsid w:val="00292E04"/>
    <w:rsid w:val="002936D2"/>
    <w:rsid w:val="00294168"/>
    <w:rsid w:val="0029435C"/>
    <w:rsid w:val="002A2F8A"/>
    <w:rsid w:val="002A6B5E"/>
    <w:rsid w:val="002B34F1"/>
    <w:rsid w:val="002B62BD"/>
    <w:rsid w:val="002C11D2"/>
    <w:rsid w:val="002C5C43"/>
    <w:rsid w:val="002D7523"/>
    <w:rsid w:val="002D7771"/>
    <w:rsid w:val="002E026E"/>
    <w:rsid w:val="002E088A"/>
    <w:rsid w:val="002E0EF9"/>
    <w:rsid w:val="002F3B2B"/>
    <w:rsid w:val="002F3D23"/>
    <w:rsid w:val="002F7EF6"/>
    <w:rsid w:val="00302795"/>
    <w:rsid w:val="003033C3"/>
    <w:rsid w:val="003049B9"/>
    <w:rsid w:val="00310835"/>
    <w:rsid w:val="00310873"/>
    <w:rsid w:val="003139D5"/>
    <w:rsid w:val="0031524E"/>
    <w:rsid w:val="003153E1"/>
    <w:rsid w:val="0031752D"/>
    <w:rsid w:val="00320743"/>
    <w:rsid w:val="003209FE"/>
    <w:rsid w:val="0032593A"/>
    <w:rsid w:val="0032630F"/>
    <w:rsid w:val="0033694C"/>
    <w:rsid w:val="00336C8C"/>
    <w:rsid w:val="003478C1"/>
    <w:rsid w:val="00347C5E"/>
    <w:rsid w:val="00352E5B"/>
    <w:rsid w:val="003531D3"/>
    <w:rsid w:val="0035684E"/>
    <w:rsid w:val="00360DC8"/>
    <w:rsid w:val="00362A86"/>
    <w:rsid w:val="00363E97"/>
    <w:rsid w:val="00364D61"/>
    <w:rsid w:val="003675F3"/>
    <w:rsid w:val="00371783"/>
    <w:rsid w:val="00373B2F"/>
    <w:rsid w:val="00384462"/>
    <w:rsid w:val="003945A2"/>
    <w:rsid w:val="003A4110"/>
    <w:rsid w:val="003A6434"/>
    <w:rsid w:val="003B1893"/>
    <w:rsid w:val="003C40D2"/>
    <w:rsid w:val="003C450E"/>
    <w:rsid w:val="003C46D1"/>
    <w:rsid w:val="003C5BC0"/>
    <w:rsid w:val="003C79AC"/>
    <w:rsid w:val="003D2107"/>
    <w:rsid w:val="003D50CB"/>
    <w:rsid w:val="003D695C"/>
    <w:rsid w:val="003E1331"/>
    <w:rsid w:val="003E4FFB"/>
    <w:rsid w:val="003E7363"/>
    <w:rsid w:val="003F1786"/>
    <w:rsid w:val="003F2A6B"/>
    <w:rsid w:val="003F5ED3"/>
    <w:rsid w:val="004040C0"/>
    <w:rsid w:val="00406273"/>
    <w:rsid w:val="00420899"/>
    <w:rsid w:val="004218BC"/>
    <w:rsid w:val="004237AA"/>
    <w:rsid w:val="0042463A"/>
    <w:rsid w:val="00424DFC"/>
    <w:rsid w:val="004337FA"/>
    <w:rsid w:val="004342E4"/>
    <w:rsid w:val="00434C51"/>
    <w:rsid w:val="004373B7"/>
    <w:rsid w:val="00450C91"/>
    <w:rsid w:val="00451DDB"/>
    <w:rsid w:val="00457B2B"/>
    <w:rsid w:val="00470DF2"/>
    <w:rsid w:val="004804BC"/>
    <w:rsid w:val="00484DBF"/>
    <w:rsid w:val="00487F41"/>
    <w:rsid w:val="004960DB"/>
    <w:rsid w:val="004A4DCE"/>
    <w:rsid w:val="004B6942"/>
    <w:rsid w:val="004B7D54"/>
    <w:rsid w:val="004C0884"/>
    <w:rsid w:val="004C52B5"/>
    <w:rsid w:val="004C5833"/>
    <w:rsid w:val="004D0476"/>
    <w:rsid w:val="004D25D9"/>
    <w:rsid w:val="004D50DD"/>
    <w:rsid w:val="004D5B3A"/>
    <w:rsid w:val="004E0729"/>
    <w:rsid w:val="004E5432"/>
    <w:rsid w:val="004E67FD"/>
    <w:rsid w:val="0050347C"/>
    <w:rsid w:val="00513549"/>
    <w:rsid w:val="00520334"/>
    <w:rsid w:val="00520D26"/>
    <w:rsid w:val="00526DE3"/>
    <w:rsid w:val="00526E7F"/>
    <w:rsid w:val="00530B3F"/>
    <w:rsid w:val="005328A8"/>
    <w:rsid w:val="0053631E"/>
    <w:rsid w:val="00537CAE"/>
    <w:rsid w:val="00541275"/>
    <w:rsid w:val="00541C55"/>
    <w:rsid w:val="005426A9"/>
    <w:rsid w:val="00542E3F"/>
    <w:rsid w:val="00543D55"/>
    <w:rsid w:val="00544DEC"/>
    <w:rsid w:val="005469FB"/>
    <w:rsid w:val="0056068D"/>
    <w:rsid w:val="0056310B"/>
    <w:rsid w:val="00567E3A"/>
    <w:rsid w:val="00571B0D"/>
    <w:rsid w:val="00575101"/>
    <w:rsid w:val="005775C2"/>
    <w:rsid w:val="00580419"/>
    <w:rsid w:val="005817E0"/>
    <w:rsid w:val="0058255C"/>
    <w:rsid w:val="00585046"/>
    <w:rsid w:val="00586DDA"/>
    <w:rsid w:val="005920E3"/>
    <w:rsid w:val="0059629B"/>
    <w:rsid w:val="005A4539"/>
    <w:rsid w:val="005A7EE0"/>
    <w:rsid w:val="005B0D5C"/>
    <w:rsid w:val="005B1867"/>
    <w:rsid w:val="005B3A97"/>
    <w:rsid w:val="005B6CD6"/>
    <w:rsid w:val="005C3385"/>
    <w:rsid w:val="005C404E"/>
    <w:rsid w:val="005C5397"/>
    <w:rsid w:val="005C5BB1"/>
    <w:rsid w:val="005D2F6F"/>
    <w:rsid w:val="005D31E2"/>
    <w:rsid w:val="005D369D"/>
    <w:rsid w:val="005D36F3"/>
    <w:rsid w:val="005D3B2D"/>
    <w:rsid w:val="005D4B27"/>
    <w:rsid w:val="005D6911"/>
    <w:rsid w:val="005E7666"/>
    <w:rsid w:val="005F29C9"/>
    <w:rsid w:val="005F5A29"/>
    <w:rsid w:val="005F6760"/>
    <w:rsid w:val="005F6E93"/>
    <w:rsid w:val="005F7CCC"/>
    <w:rsid w:val="005F7DA9"/>
    <w:rsid w:val="00605718"/>
    <w:rsid w:val="00606BB2"/>
    <w:rsid w:val="00614843"/>
    <w:rsid w:val="00615480"/>
    <w:rsid w:val="006160B5"/>
    <w:rsid w:val="006229A7"/>
    <w:rsid w:val="006256E9"/>
    <w:rsid w:val="00626542"/>
    <w:rsid w:val="006277C5"/>
    <w:rsid w:val="00634462"/>
    <w:rsid w:val="0063512B"/>
    <w:rsid w:val="00635C8E"/>
    <w:rsid w:val="00635D2B"/>
    <w:rsid w:val="00637588"/>
    <w:rsid w:val="00637B88"/>
    <w:rsid w:val="0064040C"/>
    <w:rsid w:val="00651A30"/>
    <w:rsid w:val="006524A5"/>
    <w:rsid w:val="006530D3"/>
    <w:rsid w:val="00661C48"/>
    <w:rsid w:val="006628FF"/>
    <w:rsid w:val="006629D1"/>
    <w:rsid w:val="006636E6"/>
    <w:rsid w:val="006637CB"/>
    <w:rsid w:val="0066512E"/>
    <w:rsid w:val="0066572C"/>
    <w:rsid w:val="00665D1C"/>
    <w:rsid w:val="00667483"/>
    <w:rsid w:val="00673C24"/>
    <w:rsid w:val="0067571C"/>
    <w:rsid w:val="00675991"/>
    <w:rsid w:val="00681346"/>
    <w:rsid w:val="0068280A"/>
    <w:rsid w:val="006955FA"/>
    <w:rsid w:val="006A0CC8"/>
    <w:rsid w:val="006B2E71"/>
    <w:rsid w:val="006C2935"/>
    <w:rsid w:val="006C4002"/>
    <w:rsid w:val="006C7590"/>
    <w:rsid w:val="006D07DD"/>
    <w:rsid w:val="006D5BDE"/>
    <w:rsid w:val="006E6C57"/>
    <w:rsid w:val="006F1ED7"/>
    <w:rsid w:val="006F2C25"/>
    <w:rsid w:val="006F2E96"/>
    <w:rsid w:val="006F3250"/>
    <w:rsid w:val="00710792"/>
    <w:rsid w:val="00710A8F"/>
    <w:rsid w:val="00710DD5"/>
    <w:rsid w:val="007148DF"/>
    <w:rsid w:val="00716151"/>
    <w:rsid w:val="00721CD0"/>
    <w:rsid w:val="007265F8"/>
    <w:rsid w:val="0072684F"/>
    <w:rsid w:val="00730E51"/>
    <w:rsid w:val="007320E9"/>
    <w:rsid w:val="007337DD"/>
    <w:rsid w:val="007372D6"/>
    <w:rsid w:val="007407DF"/>
    <w:rsid w:val="007443E5"/>
    <w:rsid w:val="00746D42"/>
    <w:rsid w:val="00750C54"/>
    <w:rsid w:val="007642B8"/>
    <w:rsid w:val="0076500C"/>
    <w:rsid w:val="00765BEB"/>
    <w:rsid w:val="007669B6"/>
    <w:rsid w:val="00771C24"/>
    <w:rsid w:val="0078176B"/>
    <w:rsid w:val="00791DA9"/>
    <w:rsid w:val="00794AA8"/>
    <w:rsid w:val="007A50A3"/>
    <w:rsid w:val="007A6786"/>
    <w:rsid w:val="007A7D6B"/>
    <w:rsid w:val="007C18EA"/>
    <w:rsid w:val="007C2132"/>
    <w:rsid w:val="007C282F"/>
    <w:rsid w:val="007C76A4"/>
    <w:rsid w:val="007D0B61"/>
    <w:rsid w:val="007D2323"/>
    <w:rsid w:val="007D5DB2"/>
    <w:rsid w:val="007D601C"/>
    <w:rsid w:val="007D7754"/>
    <w:rsid w:val="007D7DEF"/>
    <w:rsid w:val="007E4336"/>
    <w:rsid w:val="007F6AE7"/>
    <w:rsid w:val="008041E4"/>
    <w:rsid w:val="008070FF"/>
    <w:rsid w:val="008138B8"/>
    <w:rsid w:val="00814382"/>
    <w:rsid w:val="008156AA"/>
    <w:rsid w:val="00822681"/>
    <w:rsid w:val="008375B9"/>
    <w:rsid w:val="00840807"/>
    <w:rsid w:val="008526CA"/>
    <w:rsid w:val="00853971"/>
    <w:rsid w:val="00855ECA"/>
    <w:rsid w:val="00861362"/>
    <w:rsid w:val="0086373C"/>
    <w:rsid w:val="00865276"/>
    <w:rsid w:val="00872123"/>
    <w:rsid w:val="00873735"/>
    <w:rsid w:val="00874667"/>
    <w:rsid w:val="0087692C"/>
    <w:rsid w:val="00880BC1"/>
    <w:rsid w:val="008838D6"/>
    <w:rsid w:val="00885B56"/>
    <w:rsid w:val="008867CB"/>
    <w:rsid w:val="0088707B"/>
    <w:rsid w:val="00892278"/>
    <w:rsid w:val="0089492C"/>
    <w:rsid w:val="008A34C2"/>
    <w:rsid w:val="008A47F7"/>
    <w:rsid w:val="008B3232"/>
    <w:rsid w:val="008B79A6"/>
    <w:rsid w:val="008C3BEF"/>
    <w:rsid w:val="008D00B7"/>
    <w:rsid w:val="008D0A2A"/>
    <w:rsid w:val="008D44FD"/>
    <w:rsid w:val="008D6060"/>
    <w:rsid w:val="008D6B3A"/>
    <w:rsid w:val="008D7D53"/>
    <w:rsid w:val="008F13EE"/>
    <w:rsid w:val="008F6AB2"/>
    <w:rsid w:val="00901DAC"/>
    <w:rsid w:val="009040CB"/>
    <w:rsid w:val="00904D50"/>
    <w:rsid w:val="00910936"/>
    <w:rsid w:val="0091420B"/>
    <w:rsid w:val="0091496A"/>
    <w:rsid w:val="009174B3"/>
    <w:rsid w:val="009236F6"/>
    <w:rsid w:val="00937E9C"/>
    <w:rsid w:val="00942C97"/>
    <w:rsid w:val="00942FF4"/>
    <w:rsid w:val="00945EA3"/>
    <w:rsid w:val="009469FF"/>
    <w:rsid w:val="00952078"/>
    <w:rsid w:val="009524F3"/>
    <w:rsid w:val="00952C44"/>
    <w:rsid w:val="00954839"/>
    <w:rsid w:val="00964833"/>
    <w:rsid w:val="00984BCD"/>
    <w:rsid w:val="00985662"/>
    <w:rsid w:val="00986553"/>
    <w:rsid w:val="00987F1F"/>
    <w:rsid w:val="009902EB"/>
    <w:rsid w:val="00991E07"/>
    <w:rsid w:val="009A2A83"/>
    <w:rsid w:val="009A45DA"/>
    <w:rsid w:val="009A6F23"/>
    <w:rsid w:val="009B383B"/>
    <w:rsid w:val="009B5608"/>
    <w:rsid w:val="009B6604"/>
    <w:rsid w:val="009B684F"/>
    <w:rsid w:val="009B7E5E"/>
    <w:rsid w:val="009C7869"/>
    <w:rsid w:val="009D16B9"/>
    <w:rsid w:val="009D2B85"/>
    <w:rsid w:val="009D3442"/>
    <w:rsid w:val="009D3A41"/>
    <w:rsid w:val="009D5496"/>
    <w:rsid w:val="009D6041"/>
    <w:rsid w:val="009D6AF2"/>
    <w:rsid w:val="009E4CA1"/>
    <w:rsid w:val="009F130A"/>
    <w:rsid w:val="009F32C2"/>
    <w:rsid w:val="00A016A5"/>
    <w:rsid w:val="00A02019"/>
    <w:rsid w:val="00A0500F"/>
    <w:rsid w:val="00A20987"/>
    <w:rsid w:val="00A21999"/>
    <w:rsid w:val="00A27AE9"/>
    <w:rsid w:val="00A30EEA"/>
    <w:rsid w:val="00A36FD5"/>
    <w:rsid w:val="00A37D17"/>
    <w:rsid w:val="00A42714"/>
    <w:rsid w:val="00A436F6"/>
    <w:rsid w:val="00A43C3F"/>
    <w:rsid w:val="00A44301"/>
    <w:rsid w:val="00A46733"/>
    <w:rsid w:val="00A51FA2"/>
    <w:rsid w:val="00A56C34"/>
    <w:rsid w:val="00A7037F"/>
    <w:rsid w:val="00A7075A"/>
    <w:rsid w:val="00A75400"/>
    <w:rsid w:val="00A81010"/>
    <w:rsid w:val="00A8400E"/>
    <w:rsid w:val="00A84BAD"/>
    <w:rsid w:val="00A84E3E"/>
    <w:rsid w:val="00AA40EF"/>
    <w:rsid w:val="00AA6B80"/>
    <w:rsid w:val="00AB5518"/>
    <w:rsid w:val="00AB64D4"/>
    <w:rsid w:val="00AC5037"/>
    <w:rsid w:val="00AC541D"/>
    <w:rsid w:val="00AD095F"/>
    <w:rsid w:val="00AD3C73"/>
    <w:rsid w:val="00AD5481"/>
    <w:rsid w:val="00AE0686"/>
    <w:rsid w:val="00AE0BBC"/>
    <w:rsid w:val="00AE3056"/>
    <w:rsid w:val="00AE6AA1"/>
    <w:rsid w:val="00AE789F"/>
    <w:rsid w:val="00AF278F"/>
    <w:rsid w:val="00AF27D0"/>
    <w:rsid w:val="00AF476A"/>
    <w:rsid w:val="00AF6348"/>
    <w:rsid w:val="00B012D7"/>
    <w:rsid w:val="00B0580A"/>
    <w:rsid w:val="00B070B1"/>
    <w:rsid w:val="00B13E8B"/>
    <w:rsid w:val="00B1418B"/>
    <w:rsid w:val="00B16F4B"/>
    <w:rsid w:val="00B31920"/>
    <w:rsid w:val="00B33ABA"/>
    <w:rsid w:val="00B35D0E"/>
    <w:rsid w:val="00B41273"/>
    <w:rsid w:val="00B4446D"/>
    <w:rsid w:val="00B46B1A"/>
    <w:rsid w:val="00B50786"/>
    <w:rsid w:val="00B550E1"/>
    <w:rsid w:val="00B57BA5"/>
    <w:rsid w:val="00B60458"/>
    <w:rsid w:val="00B60EE2"/>
    <w:rsid w:val="00B61CD7"/>
    <w:rsid w:val="00B65A47"/>
    <w:rsid w:val="00B669CE"/>
    <w:rsid w:val="00B67681"/>
    <w:rsid w:val="00B71451"/>
    <w:rsid w:val="00B728E6"/>
    <w:rsid w:val="00B803AD"/>
    <w:rsid w:val="00B81A63"/>
    <w:rsid w:val="00B82044"/>
    <w:rsid w:val="00B8335F"/>
    <w:rsid w:val="00B9279F"/>
    <w:rsid w:val="00BA2092"/>
    <w:rsid w:val="00BB08C6"/>
    <w:rsid w:val="00BB3838"/>
    <w:rsid w:val="00BC04B5"/>
    <w:rsid w:val="00BC20BB"/>
    <w:rsid w:val="00BC44E7"/>
    <w:rsid w:val="00BD3D51"/>
    <w:rsid w:val="00BD62F2"/>
    <w:rsid w:val="00BE1EFB"/>
    <w:rsid w:val="00BE7763"/>
    <w:rsid w:val="00BF3C34"/>
    <w:rsid w:val="00BF7482"/>
    <w:rsid w:val="00C00F88"/>
    <w:rsid w:val="00C023C2"/>
    <w:rsid w:val="00C03AFA"/>
    <w:rsid w:val="00C03B0E"/>
    <w:rsid w:val="00C10B26"/>
    <w:rsid w:val="00C10E30"/>
    <w:rsid w:val="00C1252D"/>
    <w:rsid w:val="00C14476"/>
    <w:rsid w:val="00C16BB4"/>
    <w:rsid w:val="00C2414F"/>
    <w:rsid w:val="00C25A07"/>
    <w:rsid w:val="00C33B6E"/>
    <w:rsid w:val="00C34E8C"/>
    <w:rsid w:val="00C4294C"/>
    <w:rsid w:val="00C42DE4"/>
    <w:rsid w:val="00C45E7F"/>
    <w:rsid w:val="00C45EDD"/>
    <w:rsid w:val="00C5285E"/>
    <w:rsid w:val="00C52C62"/>
    <w:rsid w:val="00C60CD1"/>
    <w:rsid w:val="00C61E54"/>
    <w:rsid w:val="00C634AC"/>
    <w:rsid w:val="00C669B5"/>
    <w:rsid w:val="00C70F30"/>
    <w:rsid w:val="00C72C31"/>
    <w:rsid w:val="00C72F46"/>
    <w:rsid w:val="00C73DCC"/>
    <w:rsid w:val="00C751B1"/>
    <w:rsid w:val="00C80CC3"/>
    <w:rsid w:val="00C8527C"/>
    <w:rsid w:val="00C90F5C"/>
    <w:rsid w:val="00C910B0"/>
    <w:rsid w:val="00C92337"/>
    <w:rsid w:val="00C93AA5"/>
    <w:rsid w:val="00C972D7"/>
    <w:rsid w:val="00CD16C1"/>
    <w:rsid w:val="00D0212B"/>
    <w:rsid w:val="00D027A7"/>
    <w:rsid w:val="00D16224"/>
    <w:rsid w:val="00D260C4"/>
    <w:rsid w:val="00D26342"/>
    <w:rsid w:val="00D264E6"/>
    <w:rsid w:val="00D27804"/>
    <w:rsid w:val="00D40BA9"/>
    <w:rsid w:val="00D40C2F"/>
    <w:rsid w:val="00D425E8"/>
    <w:rsid w:val="00D44D8E"/>
    <w:rsid w:val="00D45D59"/>
    <w:rsid w:val="00D51AD1"/>
    <w:rsid w:val="00D52FB8"/>
    <w:rsid w:val="00D550F8"/>
    <w:rsid w:val="00D56632"/>
    <w:rsid w:val="00D57A2B"/>
    <w:rsid w:val="00D6320B"/>
    <w:rsid w:val="00D63E87"/>
    <w:rsid w:val="00D65268"/>
    <w:rsid w:val="00D702CA"/>
    <w:rsid w:val="00D73F5D"/>
    <w:rsid w:val="00D74AF1"/>
    <w:rsid w:val="00D760AD"/>
    <w:rsid w:val="00D81F65"/>
    <w:rsid w:val="00D8584D"/>
    <w:rsid w:val="00D9788B"/>
    <w:rsid w:val="00D97E83"/>
    <w:rsid w:val="00DA26FF"/>
    <w:rsid w:val="00DA4214"/>
    <w:rsid w:val="00DA4D5C"/>
    <w:rsid w:val="00DB2545"/>
    <w:rsid w:val="00DB7A3C"/>
    <w:rsid w:val="00DD38FE"/>
    <w:rsid w:val="00DD4B05"/>
    <w:rsid w:val="00DD6251"/>
    <w:rsid w:val="00DE3495"/>
    <w:rsid w:val="00DE5A0E"/>
    <w:rsid w:val="00DE69B8"/>
    <w:rsid w:val="00DE7A2F"/>
    <w:rsid w:val="00DF0525"/>
    <w:rsid w:val="00DF2368"/>
    <w:rsid w:val="00DF54BA"/>
    <w:rsid w:val="00E00903"/>
    <w:rsid w:val="00E079DC"/>
    <w:rsid w:val="00E21187"/>
    <w:rsid w:val="00E21671"/>
    <w:rsid w:val="00E241CF"/>
    <w:rsid w:val="00E362B1"/>
    <w:rsid w:val="00E36D13"/>
    <w:rsid w:val="00E433BB"/>
    <w:rsid w:val="00E51834"/>
    <w:rsid w:val="00E52A18"/>
    <w:rsid w:val="00E57E65"/>
    <w:rsid w:val="00E616EA"/>
    <w:rsid w:val="00E661C6"/>
    <w:rsid w:val="00E7128A"/>
    <w:rsid w:val="00E72421"/>
    <w:rsid w:val="00E760E4"/>
    <w:rsid w:val="00E775F9"/>
    <w:rsid w:val="00E81CA3"/>
    <w:rsid w:val="00E8409F"/>
    <w:rsid w:val="00E843DB"/>
    <w:rsid w:val="00E85BEA"/>
    <w:rsid w:val="00E9037D"/>
    <w:rsid w:val="00E912B9"/>
    <w:rsid w:val="00E96057"/>
    <w:rsid w:val="00EA2FC2"/>
    <w:rsid w:val="00EA337E"/>
    <w:rsid w:val="00EA507C"/>
    <w:rsid w:val="00EA7873"/>
    <w:rsid w:val="00EB0FCF"/>
    <w:rsid w:val="00EB1E69"/>
    <w:rsid w:val="00EB27DE"/>
    <w:rsid w:val="00EB2B4E"/>
    <w:rsid w:val="00EC7E36"/>
    <w:rsid w:val="00EC7E92"/>
    <w:rsid w:val="00ED2E4E"/>
    <w:rsid w:val="00EE0039"/>
    <w:rsid w:val="00EE0617"/>
    <w:rsid w:val="00EE6A06"/>
    <w:rsid w:val="00EF3A8E"/>
    <w:rsid w:val="00EF6AFA"/>
    <w:rsid w:val="00F01D7D"/>
    <w:rsid w:val="00F02CBF"/>
    <w:rsid w:val="00F052BF"/>
    <w:rsid w:val="00F07BD3"/>
    <w:rsid w:val="00F103D9"/>
    <w:rsid w:val="00F11869"/>
    <w:rsid w:val="00F14B82"/>
    <w:rsid w:val="00F17387"/>
    <w:rsid w:val="00F20759"/>
    <w:rsid w:val="00F351FB"/>
    <w:rsid w:val="00F402E1"/>
    <w:rsid w:val="00F4049C"/>
    <w:rsid w:val="00F4273D"/>
    <w:rsid w:val="00F43D38"/>
    <w:rsid w:val="00F448A2"/>
    <w:rsid w:val="00F45E14"/>
    <w:rsid w:val="00F53A0C"/>
    <w:rsid w:val="00F56528"/>
    <w:rsid w:val="00F7331C"/>
    <w:rsid w:val="00F80DBF"/>
    <w:rsid w:val="00F8246D"/>
    <w:rsid w:val="00F94EF9"/>
    <w:rsid w:val="00FA09B7"/>
    <w:rsid w:val="00FA46C9"/>
    <w:rsid w:val="00FA7B85"/>
    <w:rsid w:val="00FB0A52"/>
    <w:rsid w:val="00FB4CC0"/>
    <w:rsid w:val="00FC0A4E"/>
    <w:rsid w:val="00FC7028"/>
    <w:rsid w:val="00FD2A0E"/>
    <w:rsid w:val="00FE22E8"/>
    <w:rsid w:val="00FE2CF5"/>
    <w:rsid w:val="00FE71FD"/>
    <w:rsid w:val="00FF1A64"/>
    <w:rsid w:val="00FF1A74"/>
    <w:rsid w:val="00FF669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fillcolor="none [3052]">
      <v:fill color="none [3052]"/>
      <v:stroke dashstyle="1 1" endcap="round"/>
    </o:shapedefaults>
    <o:shapelayout v:ext="edit">
      <o:idmap v:ext="edit" data="2"/>
    </o:shapelayout>
  </w:shapeDefaults>
  <w:decimalSymbol w:val=","/>
  <w:listSeparator w:val=";"/>
  <w14:docId w14:val="10C8C27F"/>
  <w15:docId w15:val="{97DFC058-2C40-4C82-8870-08FC954DEE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A46C9"/>
  </w:style>
  <w:style w:type="paragraph" w:styleId="Titre1">
    <w:name w:val="heading 1"/>
    <w:basedOn w:val="Normal"/>
    <w:next w:val="Normal"/>
    <w:link w:val="Titre1Car"/>
    <w:uiPriority w:val="9"/>
    <w:qFormat/>
    <w:rsid w:val="00FA46C9"/>
    <w:pPr>
      <w:keepNext/>
      <w:keepLines/>
      <w:spacing w:before="400" w:after="40" w:line="240" w:lineRule="auto"/>
      <w:outlineLvl w:val="0"/>
    </w:pPr>
    <w:rPr>
      <w:rFonts w:asciiTheme="majorHAnsi" w:eastAsiaTheme="majorEastAsia" w:hAnsiTheme="majorHAnsi" w:cstheme="majorBidi"/>
      <w:color w:val="1F3864" w:themeColor="accent1" w:themeShade="80"/>
      <w:sz w:val="36"/>
      <w:szCs w:val="36"/>
    </w:rPr>
  </w:style>
  <w:style w:type="paragraph" w:styleId="Titre2">
    <w:name w:val="heading 2"/>
    <w:basedOn w:val="Normal"/>
    <w:next w:val="Normal"/>
    <w:link w:val="Titre2Car"/>
    <w:uiPriority w:val="9"/>
    <w:unhideWhenUsed/>
    <w:qFormat/>
    <w:rsid w:val="00FA46C9"/>
    <w:pPr>
      <w:keepNext/>
      <w:keepLines/>
      <w:spacing w:before="40" w:after="0" w:line="240" w:lineRule="auto"/>
      <w:outlineLvl w:val="1"/>
    </w:pPr>
    <w:rPr>
      <w:rFonts w:asciiTheme="majorHAnsi" w:eastAsiaTheme="majorEastAsia" w:hAnsiTheme="majorHAnsi" w:cstheme="majorBidi"/>
      <w:color w:val="2F5496" w:themeColor="accent1" w:themeShade="BF"/>
      <w:sz w:val="32"/>
      <w:szCs w:val="32"/>
    </w:rPr>
  </w:style>
  <w:style w:type="paragraph" w:styleId="Titre3">
    <w:name w:val="heading 3"/>
    <w:basedOn w:val="Normal"/>
    <w:next w:val="Normal"/>
    <w:link w:val="Titre3Car"/>
    <w:uiPriority w:val="9"/>
    <w:unhideWhenUsed/>
    <w:qFormat/>
    <w:rsid w:val="00FA46C9"/>
    <w:pPr>
      <w:keepNext/>
      <w:keepLines/>
      <w:spacing w:before="40" w:after="0" w:line="240" w:lineRule="auto"/>
      <w:outlineLvl w:val="2"/>
    </w:pPr>
    <w:rPr>
      <w:rFonts w:asciiTheme="majorHAnsi" w:eastAsiaTheme="majorEastAsia" w:hAnsiTheme="majorHAnsi" w:cstheme="majorBidi"/>
      <w:color w:val="2F5496" w:themeColor="accent1" w:themeShade="BF"/>
      <w:sz w:val="28"/>
      <w:szCs w:val="28"/>
    </w:rPr>
  </w:style>
  <w:style w:type="paragraph" w:styleId="Titre4">
    <w:name w:val="heading 4"/>
    <w:basedOn w:val="Normal"/>
    <w:next w:val="Normal"/>
    <w:link w:val="Titre4Car"/>
    <w:uiPriority w:val="9"/>
    <w:unhideWhenUsed/>
    <w:qFormat/>
    <w:rsid w:val="00FA46C9"/>
    <w:pPr>
      <w:keepNext/>
      <w:keepLines/>
      <w:spacing w:before="40" w:after="0"/>
      <w:outlineLvl w:val="3"/>
    </w:pPr>
    <w:rPr>
      <w:rFonts w:asciiTheme="majorHAnsi" w:eastAsiaTheme="majorEastAsia" w:hAnsiTheme="majorHAnsi" w:cstheme="majorBidi"/>
      <w:color w:val="2F5496" w:themeColor="accent1" w:themeShade="BF"/>
      <w:sz w:val="24"/>
      <w:szCs w:val="24"/>
    </w:rPr>
  </w:style>
  <w:style w:type="paragraph" w:styleId="Titre5">
    <w:name w:val="heading 5"/>
    <w:basedOn w:val="Normal"/>
    <w:next w:val="Normal"/>
    <w:link w:val="Titre5Car"/>
    <w:uiPriority w:val="9"/>
    <w:unhideWhenUsed/>
    <w:qFormat/>
    <w:rsid w:val="00FA46C9"/>
    <w:pPr>
      <w:keepNext/>
      <w:keepLines/>
      <w:spacing w:before="40" w:after="0"/>
      <w:outlineLvl w:val="4"/>
    </w:pPr>
    <w:rPr>
      <w:rFonts w:asciiTheme="majorHAnsi" w:eastAsiaTheme="majorEastAsia" w:hAnsiTheme="majorHAnsi" w:cstheme="majorBidi"/>
      <w:caps/>
      <w:color w:val="2F5496" w:themeColor="accent1" w:themeShade="BF"/>
    </w:rPr>
  </w:style>
  <w:style w:type="paragraph" w:styleId="Titre6">
    <w:name w:val="heading 6"/>
    <w:basedOn w:val="Normal"/>
    <w:next w:val="Normal"/>
    <w:link w:val="Titre6Car"/>
    <w:uiPriority w:val="9"/>
    <w:semiHidden/>
    <w:unhideWhenUsed/>
    <w:qFormat/>
    <w:rsid w:val="00FA46C9"/>
    <w:pPr>
      <w:keepNext/>
      <w:keepLines/>
      <w:spacing w:before="40" w:after="0"/>
      <w:outlineLvl w:val="5"/>
    </w:pPr>
    <w:rPr>
      <w:rFonts w:asciiTheme="majorHAnsi" w:eastAsiaTheme="majorEastAsia" w:hAnsiTheme="majorHAnsi" w:cstheme="majorBidi"/>
      <w:i/>
      <w:iCs/>
      <w:caps/>
      <w:color w:val="1F3864" w:themeColor="accent1" w:themeShade="80"/>
    </w:rPr>
  </w:style>
  <w:style w:type="paragraph" w:styleId="Titre7">
    <w:name w:val="heading 7"/>
    <w:basedOn w:val="Normal"/>
    <w:next w:val="Normal"/>
    <w:link w:val="Titre7Car"/>
    <w:uiPriority w:val="9"/>
    <w:semiHidden/>
    <w:unhideWhenUsed/>
    <w:qFormat/>
    <w:rsid w:val="00FA46C9"/>
    <w:pPr>
      <w:keepNext/>
      <w:keepLines/>
      <w:spacing w:before="40" w:after="0"/>
      <w:outlineLvl w:val="6"/>
    </w:pPr>
    <w:rPr>
      <w:rFonts w:asciiTheme="majorHAnsi" w:eastAsiaTheme="majorEastAsia" w:hAnsiTheme="majorHAnsi" w:cstheme="majorBidi"/>
      <w:b/>
      <w:bCs/>
      <w:color w:val="1F3864" w:themeColor="accent1" w:themeShade="80"/>
    </w:rPr>
  </w:style>
  <w:style w:type="paragraph" w:styleId="Titre8">
    <w:name w:val="heading 8"/>
    <w:basedOn w:val="Normal"/>
    <w:next w:val="Normal"/>
    <w:link w:val="Titre8Car"/>
    <w:uiPriority w:val="9"/>
    <w:semiHidden/>
    <w:unhideWhenUsed/>
    <w:qFormat/>
    <w:rsid w:val="00FA46C9"/>
    <w:pPr>
      <w:keepNext/>
      <w:keepLines/>
      <w:spacing w:before="40" w:after="0"/>
      <w:outlineLvl w:val="7"/>
    </w:pPr>
    <w:rPr>
      <w:rFonts w:asciiTheme="majorHAnsi" w:eastAsiaTheme="majorEastAsia" w:hAnsiTheme="majorHAnsi" w:cstheme="majorBidi"/>
      <w:b/>
      <w:bCs/>
      <w:i/>
      <w:iCs/>
      <w:color w:val="1F3864" w:themeColor="accent1" w:themeShade="80"/>
    </w:rPr>
  </w:style>
  <w:style w:type="paragraph" w:styleId="Titre9">
    <w:name w:val="heading 9"/>
    <w:basedOn w:val="Normal"/>
    <w:next w:val="Normal"/>
    <w:link w:val="Titre9Car"/>
    <w:uiPriority w:val="9"/>
    <w:semiHidden/>
    <w:unhideWhenUsed/>
    <w:qFormat/>
    <w:rsid w:val="00FA46C9"/>
    <w:pPr>
      <w:keepNext/>
      <w:keepLines/>
      <w:spacing w:before="40" w:after="0"/>
      <w:outlineLvl w:val="8"/>
    </w:pPr>
    <w:rPr>
      <w:rFonts w:asciiTheme="majorHAnsi" w:eastAsiaTheme="majorEastAsia" w:hAnsiTheme="majorHAnsi" w:cstheme="majorBidi"/>
      <w:i/>
      <w:iCs/>
      <w:color w:val="1F3864" w:themeColor="accent1" w:themeShade="8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FA46C9"/>
    <w:rPr>
      <w:rFonts w:asciiTheme="majorHAnsi" w:eastAsiaTheme="majorEastAsia" w:hAnsiTheme="majorHAnsi" w:cstheme="majorBidi"/>
      <w:color w:val="1F3864" w:themeColor="accent1" w:themeShade="80"/>
      <w:sz w:val="36"/>
      <w:szCs w:val="36"/>
    </w:rPr>
  </w:style>
  <w:style w:type="character" w:customStyle="1" w:styleId="Titre2Car">
    <w:name w:val="Titre 2 Car"/>
    <w:basedOn w:val="Policepardfaut"/>
    <w:link w:val="Titre2"/>
    <w:uiPriority w:val="9"/>
    <w:rsid w:val="00FA46C9"/>
    <w:rPr>
      <w:rFonts w:asciiTheme="majorHAnsi" w:eastAsiaTheme="majorEastAsia" w:hAnsiTheme="majorHAnsi" w:cstheme="majorBidi"/>
      <w:color w:val="2F5496" w:themeColor="accent1" w:themeShade="BF"/>
      <w:sz w:val="32"/>
      <w:szCs w:val="32"/>
    </w:rPr>
  </w:style>
  <w:style w:type="character" w:customStyle="1" w:styleId="Titre3Car">
    <w:name w:val="Titre 3 Car"/>
    <w:basedOn w:val="Policepardfaut"/>
    <w:link w:val="Titre3"/>
    <w:uiPriority w:val="9"/>
    <w:rsid w:val="00FA46C9"/>
    <w:rPr>
      <w:rFonts w:asciiTheme="majorHAnsi" w:eastAsiaTheme="majorEastAsia" w:hAnsiTheme="majorHAnsi" w:cstheme="majorBidi"/>
      <w:color w:val="2F5496" w:themeColor="accent1" w:themeShade="BF"/>
      <w:sz w:val="28"/>
      <w:szCs w:val="28"/>
    </w:rPr>
  </w:style>
  <w:style w:type="character" w:customStyle="1" w:styleId="Titre4Car">
    <w:name w:val="Titre 4 Car"/>
    <w:basedOn w:val="Policepardfaut"/>
    <w:link w:val="Titre4"/>
    <w:uiPriority w:val="9"/>
    <w:rsid w:val="00FA46C9"/>
    <w:rPr>
      <w:rFonts w:asciiTheme="majorHAnsi" w:eastAsiaTheme="majorEastAsia" w:hAnsiTheme="majorHAnsi" w:cstheme="majorBidi"/>
      <w:color w:val="2F5496" w:themeColor="accent1" w:themeShade="BF"/>
      <w:sz w:val="24"/>
      <w:szCs w:val="24"/>
    </w:rPr>
  </w:style>
  <w:style w:type="paragraph" w:styleId="Paragraphedeliste">
    <w:name w:val="List Paragraph"/>
    <w:basedOn w:val="Normal"/>
    <w:link w:val="ParagraphedelisteCar"/>
    <w:uiPriority w:val="34"/>
    <w:qFormat/>
    <w:rsid w:val="00A81010"/>
    <w:pPr>
      <w:ind w:left="720"/>
      <w:contextualSpacing/>
    </w:pPr>
  </w:style>
  <w:style w:type="paragraph" w:styleId="NormalWeb">
    <w:name w:val="Normal (Web)"/>
    <w:basedOn w:val="Normal"/>
    <w:uiPriority w:val="99"/>
    <w:semiHidden/>
    <w:unhideWhenUsed/>
    <w:rsid w:val="00A81010"/>
    <w:pPr>
      <w:spacing w:before="100" w:beforeAutospacing="1" w:after="100" w:afterAutospacing="1" w:line="240" w:lineRule="auto"/>
    </w:pPr>
    <w:rPr>
      <w:rFonts w:ascii="Times New Roman" w:hAnsi="Times New Roman" w:cs="Times New Roman"/>
      <w:sz w:val="24"/>
      <w:szCs w:val="24"/>
      <w:lang w:eastAsia="fr-FR"/>
    </w:rPr>
  </w:style>
  <w:style w:type="paragraph" w:styleId="En-tte">
    <w:name w:val="header"/>
    <w:basedOn w:val="Normal"/>
    <w:link w:val="En-tteCar"/>
    <w:uiPriority w:val="99"/>
    <w:unhideWhenUsed/>
    <w:rsid w:val="00A81010"/>
    <w:pPr>
      <w:tabs>
        <w:tab w:val="center" w:pos="4536"/>
        <w:tab w:val="right" w:pos="9072"/>
      </w:tabs>
      <w:spacing w:after="0" w:line="240" w:lineRule="auto"/>
    </w:pPr>
  </w:style>
  <w:style w:type="character" w:customStyle="1" w:styleId="En-tteCar">
    <w:name w:val="En-tête Car"/>
    <w:basedOn w:val="Policepardfaut"/>
    <w:link w:val="En-tte"/>
    <w:uiPriority w:val="99"/>
    <w:rsid w:val="00A81010"/>
    <w:rPr>
      <w:rFonts w:eastAsiaTheme="minorEastAsia"/>
      <w:lang w:val="en-US" w:bidi="en-US"/>
    </w:rPr>
  </w:style>
  <w:style w:type="paragraph" w:styleId="Pieddepage">
    <w:name w:val="footer"/>
    <w:basedOn w:val="Normal"/>
    <w:link w:val="PieddepageCar"/>
    <w:uiPriority w:val="99"/>
    <w:unhideWhenUsed/>
    <w:rsid w:val="00A81010"/>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A81010"/>
    <w:rPr>
      <w:rFonts w:eastAsiaTheme="minorEastAsia"/>
      <w:lang w:val="en-US" w:bidi="en-US"/>
    </w:rPr>
  </w:style>
  <w:style w:type="paragraph" w:styleId="Lgende">
    <w:name w:val="caption"/>
    <w:basedOn w:val="Normal"/>
    <w:next w:val="Normal"/>
    <w:uiPriority w:val="35"/>
    <w:unhideWhenUsed/>
    <w:qFormat/>
    <w:rsid w:val="00885B56"/>
    <w:pPr>
      <w:spacing w:line="240" w:lineRule="auto"/>
    </w:pPr>
    <w:rPr>
      <w:bCs/>
      <w:i/>
      <w:color w:val="1F3864" w:themeColor="accent1" w:themeShade="80"/>
    </w:rPr>
  </w:style>
  <w:style w:type="paragraph" w:styleId="Sous-titre">
    <w:name w:val="Subtitle"/>
    <w:aliases w:val="Titre 3 - modele,Sous-titre 1 - modele,Titre 3 - modele1,Titre 3 - modele2,Sous-titre 1 - modele1,Titre 3 - modele11,Titre 3 - modele3,Sous-titre 1 - modele2,Titre 3 - modele12,Sous-titre 1 - modele3,Titre 3 - modele4,Titre 3 - modele13"/>
    <w:basedOn w:val="Normal"/>
    <w:next w:val="Normal"/>
    <w:link w:val="Sous-titreCar"/>
    <w:uiPriority w:val="11"/>
    <w:qFormat/>
    <w:rsid w:val="00FA46C9"/>
    <w:pPr>
      <w:numPr>
        <w:ilvl w:val="1"/>
      </w:numPr>
      <w:spacing w:after="240" w:line="240" w:lineRule="auto"/>
    </w:pPr>
    <w:rPr>
      <w:rFonts w:asciiTheme="majorHAnsi" w:eastAsiaTheme="majorEastAsia" w:hAnsiTheme="majorHAnsi" w:cstheme="majorBidi"/>
      <w:color w:val="4472C4" w:themeColor="accent1"/>
      <w:sz w:val="28"/>
      <w:szCs w:val="28"/>
    </w:rPr>
  </w:style>
  <w:style w:type="character" w:customStyle="1" w:styleId="Sous-titreCar">
    <w:name w:val="Sous-titre Car"/>
    <w:aliases w:val="Titre 3 - modele Car,Sous-titre 1 - modele Car,Titre 3 - modele1 Car,Titre 3 - modele2 Car,Sous-titre 1 - modele1 Car,Titre 3 - modele11 Car,Titre 3 - modele3 Car,Sous-titre 1 - modele2 Car,Titre 3 - modele12 Car,Titre 3 - modele4 Car"/>
    <w:basedOn w:val="Policepardfaut"/>
    <w:link w:val="Sous-titre"/>
    <w:uiPriority w:val="11"/>
    <w:rsid w:val="00FA46C9"/>
    <w:rPr>
      <w:rFonts w:asciiTheme="majorHAnsi" w:eastAsiaTheme="majorEastAsia" w:hAnsiTheme="majorHAnsi" w:cstheme="majorBidi"/>
      <w:color w:val="4472C4" w:themeColor="accent1"/>
      <w:sz w:val="28"/>
      <w:szCs w:val="28"/>
    </w:rPr>
  </w:style>
  <w:style w:type="paragraph" w:customStyle="1" w:styleId="Style1">
    <w:name w:val="Style1"/>
    <w:basedOn w:val="Normal"/>
    <w:link w:val="Style1Car"/>
    <w:rsid w:val="00A81010"/>
    <w:rPr>
      <w:b/>
    </w:rPr>
  </w:style>
  <w:style w:type="character" w:customStyle="1" w:styleId="Style1Car">
    <w:name w:val="Style1 Car"/>
    <w:basedOn w:val="Policepardfaut"/>
    <w:link w:val="Style1"/>
    <w:rsid w:val="00A81010"/>
    <w:rPr>
      <w:rFonts w:eastAsiaTheme="minorEastAsia"/>
      <w:b/>
      <w:lang w:val="en-US" w:bidi="en-US"/>
    </w:rPr>
  </w:style>
  <w:style w:type="character" w:customStyle="1" w:styleId="ParagraphedelisteCar">
    <w:name w:val="Paragraphe de liste Car"/>
    <w:basedOn w:val="Policepardfaut"/>
    <w:link w:val="Paragraphedeliste"/>
    <w:uiPriority w:val="34"/>
    <w:rsid w:val="00A81010"/>
  </w:style>
  <w:style w:type="paragraph" w:customStyle="1" w:styleId="Sous-Titre1O2O11">
    <w:name w:val="Sous-Titre 1 O2O11"/>
    <w:basedOn w:val="Paragraphedeliste"/>
    <w:autoRedefine/>
    <w:rsid w:val="00A81010"/>
    <w:pPr>
      <w:ind w:left="567" w:hanging="578"/>
      <w:contextualSpacing w:val="0"/>
    </w:pPr>
    <w:rPr>
      <w:b/>
      <w:i/>
    </w:rPr>
  </w:style>
  <w:style w:type="paragraph" w:styleId="TM1">
    <w:name w:val="toc 1"/>
    <w:basedOn w:val="Normal"/>
    <w:next w:val="Normal"/>
    <w:autoRedefine/>
    <w:uiPriority w:val="39"/>
    <w:unhideWhenUsed/>
    <w:rsid w:val="009524F3"/>
    <w:pPr>
      <w:tabs>
        <w:tab w:val="right" w:pos="9062"/>
      </w:tabs>
      <w:spacing w:before="240" w:after="240"/>
    </w:pPr>
    <w:rPr>
      <w:b/>
      <w:bCs/>
      <w:caps/>
      <w:u w:val="single"/>
    </w:rPr>
  </w:style>
  <w:style w:type="paragraph" w:styleId="TM2">
    <w:name w:val="toc 2"/>
    <w:basedOn w:val="Normal"/>
    <w:next w:val="Normal"/>
    <w:autoRedefine/>
    <w:uiPriority w:val="39"/>
    <w:unhideWhenUsed/>
    <w:rsid w:val="00A81010"/>
    <w:pPr>
      <w:spacing w:after="0"/>
    </w:pPr>
    <w:rPr>
      <w:b/>
      <w:bCs/>
      <w:smallCaps/>
    </w:rPr>
  </w:style>
  <w:style w:type="paragraph" w:styleId="TM3">
    <w:name w:val="toc 3"/>
    <w:basedOn w:val="Normal"/>
    <w:next w:val="Normal"/>
    <w:autoRedefine/>
    <w:uiPriority w:val="39"/>
    <w:unhideWhenUsed/>
    <w:rsid w:val="00A81010"/>
    <w:pPr>
      <w:spacing w:after="0"/>
    </w:pPr>
    <w:rPr>
      <w:smallCaps/>
    </w:rPr>
  </w:style>
  <w:style w:type="paragraph" w:styleId="TM4">
    <w:name w:val="toc 4"/>
    <w:basedOn w:val="Normal"/>
    <w:next w:val="Normal"/>
    <w:autoRedefine/>
    <w:uiPriority w:val="39"/>
    <w:unhideWhenUsed/>
    <w:rsid w:val="00A81010"/>
    <w:pPr>
      <w:spacing w:after="0"/>
    </w:pPr>
  </w:style>
  <w:style w:type="character" w:styleId="Lienhypertexte">
    <w:name w:val="Hyperlink"/>
    <w:basedOn w:val="Policepardfaut"/>
    <w:uiPriority w:val="99"/>
    <w:unhideWhenUsed/>
    <w:rsid w:val="00A81010"/>
    <w:rPr>
      <w:color w:val="0563C1" w:themeColor="hyperlink"/>
      <w:u w:val="single"/>
    </w:rPr>
  </w:style>
  <w:style w:type="paragraph" w:styleId="Textedebulles">
    <w:name w:val="Balloon Text"/>
    <w:basedOn w:val="Normal"/>
    <w:link w:val="TextedebullesCar"/>
    <w:uiPriority w:val="99"/>
    <w:semiHidden/>
    <w:unhideWhenUsed/>
    <w:rsid w:val="00A81010"/>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81010"/>
    <w:rPr>
      <w:rFonts w:ascii="Tahoma" w:eastAsiaTheme="minorEastAsia" w:hAnsi="Tahoma" w:cs="Tahoma"/>
      <w:sz w:val="16"/>
      <w:szCs w:val="16"/>
      <w:lang w:val="en-US" w:bidi="en-US"/>
    </w:rPr>
  </w:style>
  <w:style w:type="paragraph" w:styleId="Titre">
    <w:name w:val="Title"/>
    <w:basedOn w:val="Normal"/>
    <w:next w:val="Normal"/>
    <w:link w:val="TitreCar"/>
    <w:uiPriority w:val="10"/>
    <w:qFormat/>
    <w:rsid w:val="00FA46C9"/>
    <w:pPr>
      <w:spacing w:after="0" w:line="204" w:lineRule="auto"/>
      <w:contextualSpacing/>
    </w:pPr>
    <w:rPr>
      <w:rFonts w:asciiTheme="majorHAnsi" w:eastAsiaTheme="majorEastAsia" w:hAnsiTheme="majorHAnsi" w:cstheme="majorBidi"/>
      <w:caps/>
      <w:color w:val="44546A" w:themeColor="text2"/>
      <w:spacing w:val="-15"/>
      <w:sz w:val="72"/>
      <w:szCs w:val="72"/>
    </w:rPr>
  </w:style>
  <w:style w:type="character" w:customStyle="1" w:styleId="TitreCar">
    <w:name w:val="Titre Car"/>
    <w:basedOn w:val="Policepardfaut"/>
    <w:link w:val="Titre"/>
    <w:uiPriority w:val="10"/>
    <w:rsid w:val="00FA46C9"/>
    <w:rPr>
      <w:rFonts w:asciiTheme="majorHAnsi" w:eastAsiaTheme="majorEastAsia" w:hAnsiTheme="majorHAnsi" w:cstheme="majorBidi"/>
      <w:caps/>
      <w:color w:val="44546A" w:themeColor="text2"/>
      <w:spacing w:val="-15"/>
      <w:sz w:val="72"/>
      <w:szCs w:val="72"/>
    </w:rPr>
  </w:style>
  <w:style w:type="character" w:customStyle="1" w:styleId="Titre5Car">
    <w:name w:val="Titre 5 Car"/>
    <w:basedOn w:val="Policepardfaut"/>
    <w:link w:val="Titre5"/>
    <w:uiPriority w:val="9"/>
    <w:rsid w:val="00FA46C9"/>
    <w:rPr>
      <w:rFonts w:asciiTheme="majorHAnsi" w:eastAsiaTheme="majorEastAsia" w:hAnsiTheme="majorHAnsi" w:cstheme="majorBidi"/>
      <w:caps/>
      <w:color w:val="2F5496" w:themeColor="accent1" w:themeShade="BF"/>
    </w:rPr>
  </w:style>
  <w:style w:type="paragraph" w:styleId="TM5">
    <w:name w:val="toc 5"/>
    <w:basedOn w:val="Normal"/>
    <w:next w:val="Normal"/>
    <w:autoRedefine/>
    <w:uiPriority w:val="39"/>
    <w:unhideWhenUsed/>
    <w:rsid w:val="0067571C"/>
    <w:pPr>
      <w:spacing w:after="0"/>
    </w:pPr>
  </w:style>
  <w:style w:type="paragraph" w:styleId="TM6">
    <w:name w:val="toc 6"/>
    <w:basedOn w:val="Normal"/>
    <w:next w:val="Normal"/>
    <w:autoRedefine/>
    <w:uiPriority w:val="39"/>
    <w:unhideWhenUsed/>
    <w:rsid w:val="0067571C"/>
    <w:pPr>
      <w:spacing w:after="0"/>
    </w:pPr>
  </w:style>
  <w:style w:type="paragraph" w:styleId="TM7">
    <w:name w:val="toc 7"/>
    <w:basedOn w:val="Normal"/>
    <w:next w:val="Normal"/>
    <w:autoRedefine/>
    <w:uiPriority w:val="39"/>
    <w:unhideWhenUsed/>
    <w:rsid w:val="0067571C"/>
    <w:pPr>
      <w:spacing w:after="0"/>
    </w:pPr>
  </w:style>
  <w:style w:type="paragraph" w:styleId="TM8">
    <w:name w:val="toc 8"/>
    <w:basedOn w:val="Normal"/>
    <w:next w:val="Normal"/>
    <w:autoRedefine/>
    <w:uiPriority w:val="39"/>
    <w:unhideWhenUsed/>
    <w:rsid w:val="0067571C"/>
    <w:pPr>
      <w:spacing w:after="0"/>
    </w:pPr>
  </w:style>
  <w:style w:type="paragraph" w:styleId="TM9">
    <w:name w:val="toc 9"/>
    <w:basedOn w:val="Normal"/>
    <w:next w:val="Normal"/>
    <w:autoRedefine/>
    <w:uiPriority w:val="39"/>
    <w:unhideWhenUsed/>
    <w:rsid w:val="0067571C"/>
    <w:pPr>
      <w:spacing w:after="0"/>
    </w:pPr>
  </w:style>
  <w:style w:type="paragraph" w:styleId="Notedebasdepage">
    <w:name w:val="footnote text"/>
    <w:basedOn w:val="Normal"/>
    <w:link w:val="NotedebasdepageCar"/>
    <w:uiPriority w:val="99"/>
    <w:semiHidden/>
    <w:unhideWhenUsed/>
    <w:rsid w:val="00B1418B"/>
    <w:pPr>
      <w:spacing w:after="0" w:line="240" w:lineRule="auto"/>
    </w:pPr>
    <w:rPr>
      <w:sz w:val="20"/>
      <w:szCs w:val="20"/>
    </w:rPr>
  </w:style>
  <w:style w:type="character" w:customStyle="1" w:styleId="NotedebasdepageCar">
    <w:name w:val="Note de bas de page Car"/>
    <w:basedOn w:val="Policepardfaut"/>
    <w:link w:val="Notedebasdepage"/>
    <w:uiPriority w:val="99"/>
    <w:semiHidden/>
    <w:rsid w:val="00B1418B"/>
    <w:rPr>
      <w:rFonts w:eastAsiaTheme="minorEastAsia"/>
      <w:sz w:val="20"/>
      <w:szCs w:val="20"/>
      <w:lang w:bidi="en-US"/>
    </w:rPr>
  </w:style>
  <w:style w:type="character" w:styleId="Appelnotedebasdep">
    <w:name w:val="footnote reference"/>
    <w:basedOn w:val="Policepardfaut"/>
    <w:uiPriority w:val="99"/>
    <w:semiHidden/>
    <w:unhideWhenUsed/>
    <w:rsid w:val="00B1418B"/>
    <w:rPr>
      <w:vertAlign w:val="superscript"/>
    </w:rPr>
  </w:style>
  <w:style w:type="table" w:styleId="Grilledutableau">
    <w:name w:val="Table Grid"/>
    <w:basedOn w:val="TableauNormal"/>
    <w:uiPriority w:val="59"/>
    <w:rsid w:val="00BC04B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edelespacerserv">
    <w:name w:val="Placeholder Text"/>
    <w:basedOn w:val="Policepardfaut"/>
    <w:uiPriority w:val="99"/>
    <w:semiHidden/>
    <w:rsid w:val="002E088A"/>
    <w:rPr>
      <w:color w:val="808080"/>
    </w:rPr>
  </w:style>
  <w:style w:type="paragraph" w:customStyle="1" w:styleId="para">
    <w:name w:val="para"/>
    <w:basedOn w:val="Normal"/>
    <w:rsid w:val="00D6320B"/>
    <w:pPr>
      <w:spacing w:after="188" w:line="250" w:lineRule="atLeast"/>
    </w:pPr>
    <w:rPr>
      <w:rFonts w:ascii="WOL_Reg" w:eastAsia="Times New Roman" w:hAnsi="WOL_Reg" w:cs="Times New Roman"/>
      <w:color w:val="505050"/>
      <w:sz w:val="16"/>
      <w:szCs w:val="16"/>
      <w:lang w:eastAsia="fr-FR"/>
    </w:rPr>
  </w:style>
  <w:style w:type="character" w:customStyle="1" w:styleId="ui">
    <w:name w:val="ui"/>
    <w:basedOn w:val="Policepardfaut"/>
    <w:rsid w:val="00D6320B"/>
    <w:rPr>
      <w:rFonts w:ascii="WOL_Bold" w:hAnsi="WOL_Bold" w:hint="default"/>
      <w:b/>
      <w:bCs/>
    </w:rPr>
  </w:style>
  <w:style w:type="character" w:customStyle="1" w:styleId="phrase">
    <w:name w:val="phrase"/>
    <w:basedOn w:val="Policepardfaut"/>
    <w:rsid w:val="00D6320B"/>
  </w:style>
  <w:style w:type="paragraph" w:styleId="Notedefin">
    <w:name w:val="endnote text"/>
    <w:basedOn w:val="Normal"/>
    <w:link w:val="NotedefinCar"/>
    <w:uiPriority w:val="99"/>
    <w:semiHidden/>
    <w:unhideWhenUsed/>
    <w:rsid w:val="00526DE3"/>
    <w:pPr>
      <w:spacing w:after="0" w:line="240" w:lineRule="auto"/>
    </w:pPr>
    <w:rPr>
      <w:sz w:val="20"/>
      <w:szCs w:val="20"/>
    </w:rPr>
  </w:style>
  <w:style w:type="character" w:customStyle="1" w:styleId="NotedefinCar">
    <w:name w:val="Note de fin Car"/>
    <w:basedOn w:val="Policepardfaut"/>
    <w:link w:val="Notedefin"/>
    <w:uiPriority w:val="99"/>
    <w:semiHidden/>
    <w:rsid w:val="00526DE3"/>
    <w:rPr>
      <w:rFonts w:eastAsiaTheme="minorEastAsia"/>
      <w:sz w:val="20"/>
      <w:szCs w:val="20"/>
      <w:lang w:bidi="en-US"/>
    </w:rPr>
  </w:style>
  <w:style w:type="character" w:styleId="Appeldenotedefin">
    <w:name w:val="endnote reference"/>
    <w:basedOn w:val="Policepardfaut"/>
    <w:uiPriority w:val="99"/>
    <w:semiHidden/>
    <w:unhideWhenUsed/>
    <w:rsid w:val="00526DE3"/>
    <w:rPr>
      <w:vertAlign w:val="superscript"/>
    </w:rPr>
  </w:style>
  <w:style w:type="paragraph" w:customStyle="1" w:styleId="Remarque">
    <w:name w:val="Remarque"/>
    <w:basedOn w:val="Normal"/>
    <w:link w:val="RemarqueCar"/>
    <w:rsid w:val="00FA09B7"/>
    <w:pPr>
      <w:pBdr>
        <w:top w:val="dotted" w:sz="4" w:space="1" w:color="auto"/>
        <w:left w:val="dotted" w:sz="4" w:space="4" w:color="auto"/>
        <w:bottom w:val="dotted" w:sz="4" w:space="1" w:color="auto"/>
        <w:right w:val="dotted" w:sz="4" w:space="4" w:color="auto"/>
      </w:pBdr>
      <w:shd w:val="clear" w:color="auto" w:fill="FFCC66"/>
    </w:pPr>
  </w:style>
  <w:style w:type="character" w:customStyle="1" w:styleId="RemarqueCar">
    <w:name w:val="Remarque Car"/>
    <w:basedOn w:val="Policepardfaut"/>
    <w:link w:val="Remarque"/>
    <w:rsid w:val="00FA09B7"/>
    <w:rPr>
      <w:rFonts w:eastAsiaTheme="minorEastAsia"/>
      <w:shd w:val="clear" w:color="auto" w:fill="FFCC66"/>
      <w:lang w:bidi="en-US"/>
    </w:rPr>
  </w:style>
  <w:style w:type="character" w:customStyle="1" w:styleId="Titre6Car">
    <w:name w:val="Titre 6 Car"/>
    <w:basedOn w:val="Policepardfaut"/>
    <w:link w:val="Titre6"/>
    <w:uiPriority w:val="9"/>
    <w:semiHidden/>
    <w:rsid w:val="00FA46C9"/>
    <w:rPr>
      <w:rFonts w:asciiTheme="majorHAnsi" w:eastAsiaTheme="majorEastAsia" w:hAnsiTheme="majorHAnsi" w:cstheme="majorBidi"/>
      <w:i/>
      <w:iCs/>
      <w:caps/>
      <w:color w:val="1F3864" w:themeColor="accent1" w:themeShade="80"/>
    </w:rPr>
  </w:style>
  <w:style w:type="character" w:customStyle="1" w:styleId="Titre7Car">
    <w:name w:val="Titre 7 Car"/>
    <w:basedOn w:val="Policepardfaut"/>
    <w:link w:val="Titre7"/>
    <w:uiPriority w:val="9"/>
    <w:semiHidden/>
    <w:rsid w:val="00FA46C9"/>
    <w:rPr>
      <w:rFonts w:asciiTheme="majorHAnsi" w:eastAsiaTheme="majorEastAsia" w:hAnsiTheme="majorHAnsi" w:cstheme="majorBidi"/>
      <w:b/>
      <w:bCs/>
      <w:color w:val="1F3864" w:themeColor="accent1" w:themeShade="80"/>
    </w:rPr>
  </w:style>
  <w:style w:type="character" w:customStyle="1" w:styleId="Titre8Car">
    <w:name w:val="Titre 8 Car"/>
    <w:basedOn w:val="Policepardfaut"/>
    <w:link w:val="Titre8"/>
    <w:uiPriority w:val="9"/>
    <w:semiHidden/>
    <w:rsid w:val="00FA46C9"/>
    <w:rPr>
      <w:rFonts w:asciiTheme="majorHAnsi" w:eastAsiaTheme="majorEastAsia" w:hAnsiTheme="majorHAnsi" w:cstheme="majorBidi"/>
      <w:b/>
      <w:bCs/>
      <w:i/>
      <w:iCs/>
      <w:color w:val="1F3864" w:themeColor="accent1" w:themeShade="80"/>
    </w:rPr>
  </w:style>
  <w:style w:type="character" w:customStyle="1" w:styleId="Titre9Car">
    <w:name w:val="Titre 9 Car"/>
    <w:basedOn w:val="Policepardfaut"/>
    <w:link w:val="Titre9"/>
    <w:uiPriority w:val="9"/>
    <w:semiHidden/>
    <w:rsid w:val="00FA46C9"/>
    <w:rPr>
      <w:rFonts w:asciiTheme="majorHAnsi" w:eastAsiaTheme="majorEastAsia" w:hAnsiTheme="majorHAnsi" w:cstheme="majorBidi"/>
      <w:i/>
      <w:iCs/>
      <w:color w:val="1F3864" w:themeColor="accent1" w:themeShade="80"/>
    </w:rPr>
  </w:style>
  <w:style w:type="character" w:styleId="lev">
    <w:name w:val="Strong"/>
    <w:basedOn w:val="Policepardfaut"/>
    <w:uiPriority w:val="22"/>
    <w:qFormat/>
    <w:rsid w:val="00FA46C9"/>
    <w:rPr>
      <w:b/>
      <w:bCs/>
    </w:rPr>
  </w:style>
  <w:style w:type="character" w:styleId="Accentuation">
    <w:name w:val="Emphasis"/>
    <w:basedOn w:val="Policepardfaut"/>
    <w:uiPriority w:val="20"/>
    <w:qFormat/>
    <w:rsid w:val="00FA46C9"/>
    <w:rPr>
      <w:i/>
      <w:iCs/>
    </w:rPr>
  </w:style>
  <w:style w:type="paragraph" w:styleId="Sansinterligne">
    <w:name w:val="No Spacing"/>
    <w:uiPriority w:val="1"/>
    <w:qFormat/>
    <w:rsid w:val="00FA46C9"/>
    <w:pPr>
      <w:spacing w:after="0" w:line="240" w:lineRule="auto"/>
    </w:pPr>
  </w:style>
  <w:style w:type="paragraph" w:styleId="Citation">
    <w:name w:val="Quote"/>
    <w:basedOn w:val="Normal"/>
    <w:next w:val="Normal"/>
    <w:link w:val="CitationCar"/>
    <w:uiPriority w:val="29"/>
    <w:qFormat/>
    <w:rsid w:val="00FA46C9"/>
    <w:pPr>
      <w:spacing w:before="120" w:after="120"/>
      <w:ind w:left="720"/>
    </w:pPr>
    <w:rPr>
      <w:color w:val="44546A" w:themeColor="text2"/>
      <w:sz w:val="24"/>
      <w:szCs w:val="24"/>
    </w:rPr>
  </w:style>
  <w:style w:type="character" w:customStyle="1" w:styleId="CitationCar">
    <w:name w:val="Citation Car"/>
    <w:basedOn w:val="Policepardfaut"/>
    <w:link w:val="Citation"/>
    <w:uiPriority w:val="29"/>
    <w:rsid w:val="00FA46C9"/>
    <w:rPr>
      <w:color w:val="44546A" w:themeColor="text2"/>
      <w:sz w:val="24"/>
      <w:szCs w:val="24"/>
    </w:rPr>
  </w:style>
  <w:style w:type="paragraph" w:styleId="Citationintense">
    <w:name w:val="Intense Quote"/>
    <w:basedOn w:val="Normal"/>
    <w:next w:val="Normal"/>
    <w:link w:val="CitationintenseCar"/>
    <w:uiPriority w:val="30"/>
    <w:qFormat/>
    <w:rsid w:val="00FA46C9"/>
    <w:pPr>
      <w:spacing w:before="100" w:beforeAutospacing="1" w:after="240" w:line="240" w:lineRule="auto"/>
      <w:ind w:left="720"/>
      <w:jc w:val="center"/>
    </w:pPr>
    <w:rPr>
      <w:rFonts w:asciiTheme="majorHAnsi" w:eastAsiaTheme="majorEastAsia" w:hAnsiTheme="majorHAnsi" w:cstheme="majorBidi"/>
      <w:color w:val="44546A" w:themeColor="text2"/>
      <w:spacing w:val="-6"/>
      <w:sz w:val="32"/>
      <w:szCs w:val="32"/>
    </w:rPr>
  </w:style>
  <w:style w:type="character" w:customStyle="1" w:styleId="CitationintenseCar">
    <w:name w:val="Citation intense Car"/>
    <w:basedOn w:val="Policepardfaut"/>
    <w:link w:val="Citationintense"/>
    <w:uiPriority w:val="30"/>
    <w:rsid w:val="00FA46C9"/>
    <w:rPr>
      <w:rFonts w:asciiTheme="majorHAnsi" w:eastAsiaTheme="majorEastAsia" w:hAnsiTheme="majorHAnsi" w:cstheme="majorBidi"/>
      <w:color w:val="44546A" w:themeColor="text2"/>
      <w:spacing w:val="-6"/>
      <w:sz w:val="32"/>
      <w:szCs w:val="32"/>
    </w:rPr>
  </w:style>
  <w:style w:type="character" w:styleId="Accentuationlgre">
    <w:name w:val="Subtle Emphasis"/>
    <w:basedOn w:val="Policepardfaut"/>
    <w:uiPriority w:val="19"/>
    <w:qFormat/>
    <w:rsid w:val="00FA46C9"/>
    <w:rPr>
      <w:i/>
      <w:iCs/>
      <w:color w:val="595959" w:themeColor="text1" w:themeTint="A6"/>
    </w:rPr>
  </w:style>
  <w:style w:type="character" w:styleId="Accentuationintense">
    <w:name w:val="Intense Emphasis"/>
    <w:basedOn w:val="Policepardfaut"/>
    <w:uiPriority w:val="21"/>
    <w:qFormat/>
    <w:rsid w:val="00FA46C9"/>
    <w:rPr>
      <w:b/>
      <w:bCs/>
      <w:i/>
      <w:iCs/>
    </w:rPr>
  </w:style>
  <w:style w:type="character" w:styleId="Rfrencelgre">
    <w:name w:val="Subtle Reference"/>
    <w:basedOn w:val="Policepardfaut"/>
    <w:uiPriority w:val="31"/>
    <w:qFormat/>
    <w:rsid w:val="00FA46C9"/>
    <w:rPr>
      <w:smallCaps/>
      <w:color w:val="595959" w:themeColor="text1" w:themeTint="A6"/>
      <w:u w:val="none" w:color="7F7F7F" w:themeColor="text1" w:themeTint="80"/>
      <w:bdr w:val="none" w:sz="0" w:space="0" w:color="auto"/>
    </w:rPr>
  </w:style>
  <w:style w:type="character" w:styleId="Rfrenceintense">
    <w:name w:val="Intense Reference"/>
    <w:basedOn w:val="Policepardfaut"/>
    <w:uiPriority w:val="32"/>
    <w:qFormat/>
    <w:rsid w:val="00FA46C9"/>
    <w:rPr>
      <w:b/>
      <w:bCs/>
      <w:smallCaps/>
      <w:color w:val="44546A" w:themeColor="text2"/>
      <w:u w:val="single"/>
    </w:rPr>
  </w:style>
  <w:style w:type="character" w:styleId="Titredulivre">
    <w:name w:val="Book Title"/>
    <w:basedOn w:val="Policepardfaut"/>
    <w:uiPriority w:val="33"/>
    <w:qFormat/>
    <w:rsid w:val="00FA46C9"/>
    <w:rPr>
      <w:b/>
      <w:bCs/>
      <w:smallCaps/>
      <w:spacing w:val="10"/>
    </w:rPr>
  </w:style>
  <w:style w:type="paragraph" w:styleId="En-ttedetabledesmatires">
    <w:name w:val="TOC Heading"/>
    <w:basedOn w:val="Titre1"/>
    <w:next w:val="Normal"/>
    <w:uiPriority w:val="39"/>
    <w:semiHidden/>
    <w:unhideWhenUsed/>
    <w:qFormat/>
    <w:rsid w:val="00FA46C9"/>
    <w:pPr>
      <w:outlineLvl w:val="9"/>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224895">
      <w:bodyDiv w:val="1"/>
      <w:marLeft w:val="0"/>
      <w:marRight w:val="0"/>
      <w:marTop w:val="0"/>
      <w:marBottom w:val="0"/>
      <w:divBdr>
        <w:top w:val="none" w:sz="0" w:space="0" w:color="auto"/>
        <w:left w:val="none" w:sz="0" w:space="0" w:color="auto"/>
        <w:bottom w:val="none" w:sz="0" w:space="0" w:color="auto"/>
        <w:right w:val="none" w:sz="0" w:space="0" w:color="auto"/>
      </w:divBdr>
    </w:div>
    <w:div w:id="333841556">
      <w:bodyDiv w:val="1"/>
      <w:marLeft w:val="0"/>
      <w:marRight w:val="0"/>
      <w:marTop w:val="0"/>
      <w:marBottom w:val="0"/>
      <w:divBdr>
        <w:top w:val="none" w:sz="0" w:space="0" w:color="auto"/>
        <w:left w:val="none" w:sz="0" w:space="0" w:color="auto"/>
        <w:bottom w:val="none" w:sz="0" w:space="0" w:color="auto"/>
        <w:right w:val="none" w:sz="0" w:space="0" w:color="auto"/>
      </w:divBdr>
      <w:divsChild>
        <w:div w:id="1373385722">
          <w:marLeft w:val="0"/>
          <w:marRight w:val="0"/>
          <w:marTop w:val="0"/>
          <w:marBottom w:val="0"/>
          <w:divBdr>
            <w:top w:val="none" w:sz="0" w:space="0" w:color="auto"/>
            <w:left w:val="none" w:sz="0" w:space="0" w:color="auto"/>
            <w:bottom w:val="none" w:sz="0" w:space="0" w:color="auto"/>
            <w:right w:val="none" w:sz="0" w:space="0" w:color="auto"/>
          </w:divBdr>
          <w:divsChild>
            <w:div w:id="1933127885">
              <w:marLeft w:val="0"/>
              <w:marRight w:val="0"/>
              <w:marTop w:val="0"/>
              <w:marBottom w:val="0"/>
              <w:divBdr>
                <w:top w:val="none" w:sz="0" w:space="0" w:color="auto"/>
                <w:left w:val="none" w:sz="0" w:space="0" w:color="auto"/>
                <w:bottom w:val="none" w:sz="0" w:space="0" w:color="auto"/>
                <w:right w:val="none" w:sz="0" w:space="0" w:color="auto"/>
              </w:divBdr>
              <w:divsChild>
                <w:div w:id="687103045">
                  <w:marLeft w:val="0"/>
                  <w:marRight w:val="0"/>
                  <w:marTop w:val="0"/>
                  <w:marBottom w:val="0"/>
                  <w:divBdr>
                    <w:top w:val="none" w:sz="0" w:space="0" w:color="auto"/>
                    <w:left w:val="none" w:sz="0" w:space="0" w:color="auto"/>
                    <w:bottom w:val="none" w:sz="0" w:space="0" w:color="auto"/>
                    <w:right w:val="none" w:sz="0" w:space="0" w:color="auto"/>
                  </w:divBdr>
                  <w:divsChild>
                    <w:div w:id="27804157">
                      <w:marLeft w:val="0"/>
                      <w:marRight w:val="0"/>
                      <w:marTop w:val="0"/>
                      <w:marBottom w:val="0"/>
                      <w:divBdr>
                        <w:top w:val="none" w:sz="0" w:space="0" w:color="auto"/>
                        <w:left w:val="none" w:sz="0" w:space="0" w:color="auto"/>
                        <w:bottom w:val="none" w:sz="0" w:space="0" w:color="auto"/>
                        <w:right w:val="none" w:sz="0" w:space="0" w:color="auto"/>
                      </w:divBdr>
                      <w:divsChild>
                        <w:div w:id="1311860933">
                          <w:marLeft w:val="0"/>
                          <w:marRight w:val="0"/>
                          <w:marTop w:val="0"/>
                          <w:marBottom w:val="0"/>
                          <w:divBdr>
                            <w:top w:val="none" w:sz="0" w:space="0" w:color="auto"/>
                            <w:left w:val="none" w:sz="0" w:space="0" w:color="auto"/>
                            <w:bottom w:val="none" w:sz="0" w:space="0" w:color="auto"/>
                            <w:right w:val="none" w:sz="0" w:space="0" w:color="auto"/>
                          </w:divBdr>
                          <w:divsChild>
                            <w:div w:id="67657176">
                              <w:marLeft w:val="0"/>
                              <w:marRight w:val="0"/>
                              <w:marTop w:val="0"/>
                              <w:marBottom w:val="0"/>
                              <w:divBdr>
                                <w:top w:val="none" w:sz="0" w:space="0" w:color="auto"/>
                                <w:left w:val="none" w:sz="0" w:space="0" w:color="auto"/>
                                <w:bottom w:val="none" w:sz="0" w:space="0" w:color="auto"/>
                                <w:right w:val="none" w:sz="0" w:space="0" w:color="auto"/>
                              </w:divBdr>
                              <w:divsChild>
                                <w:div w:id="419760135">
                                  <w:marLeft w:val="0"/>
                                  <w:marRight w:val="0"/>
                                  <w:marTop w:val="0"/>
                                  <w:marBottom w:val="0"/>
                                  <w:divBdr>
                                    <w:top w:val="none" w:sz="0" w:space="0" w:color="auto"/>
                                    <w:left w:val="none" w:sz="0" w:space="0" w:color="auto"/>
                                    <w:bottom w:val="none" w:sz="0" w:space="0" w:color="auto"/>
                                    <w:right w:val="none" w:sz="0" w:space="0" w:color="auto"/>
                                  </w:divBdr>
                                  <w:divsChild>
                                    <w:div w:id="721370147">
                                      <w:marLeft w:val="0"/>
                                      <w:marRight w:val="0"/>
                                      <w:marTop w:val="0"/>
                                      <w:marBottom w:val="0"/>
                                      <w:divBdr>
                                        <w:top w:val="none" w:sz="0" w:space="0" w:color="auto"/>
                                        <w:left w:val="none" w:sz="0" w:space="0" w:color="auto"/>
                                        <w:bottom w:val="none" w:sz="0" w:space="0" w:color="auto"/>
                                        <w:right w:val="none" w:sz="0" w:space="0" w:color="auto"/>
                                      </w:divBdr>
                                      <w:divsChild>
                                        <w:div w:id="1805003476">
                                          <w:marLeft w:val="0"/>
                                          <w:marRight w:val="0"/>
                                          <w:marTop w:val="0"/>
                                          <w:marBottom w:val="250"/>
                                          <w:divBdr>
                                            <w:top w:val="none" w:sz="0" w:space="0" w:color="auto"/>
                                            <w:left w:val="none" w:sz="0" w:space="0" w:color="auto"/>
                                            <w:bottom w:val="none" w:sz="0" w:space="0" w:color="auto"/>
                                            <w:right w:val="none" w:sz="0" w:space="0" w:color="auto"/>
                                          </w:divBdr>
                                          <w:divsChild>
                                            <w:div w:id="94640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89103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9.jpe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6.png"/><Relationship Id="rId138" Type="http://schemas.openxmlformats.org/officeDocument/2006/relationships/image" Target="media/image126.png"/><Relationship Id="rId107" Type="http://schemas.openxmlformats.org/officeDocument/2006/relationships/image" Target="media/image99.png"/><Relationship Id="rId11" Type="http://schemas.openxmlformats.org/officeDocument/2006/relationships/image" Target="media/image4.jpe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6.png"/><Relationship Id="rId128" Type="http://schemas.openxmlformats.org/officeDocument/2006/relationships/image" Target="media/image116.png"/><Relationship Id="rId5" Type="http://schemas.openxmlformats.org/officeDocument/2006/relationships/webSettings" Target="webSettings.xml"/><Relationship Id="rId90" Type="http://schemas.openxmlformats.org/officeDocument/2006/relationships/image" Target="media/image82.png"/><Relationship Id="rId95" Type="http://schemas.openxmlformats.org/officeDocument/2006/relationships/image" Target="media/image87.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jpeg"/><Relationship Id="rId69" Type="http://schemas.openxmlformats.org/officeDocument/2006/relationships/image" Target="media/image61.png"/><Relationship Id="rId113" Type="http://schemas.openxmlformats.org/officeDocument/2006/relationships/image" Target="media/image105.png"/><Relationship Id="rId118" Type="http://schemas.openxmlformats.org/officeDocument/2006/relationships/image" Target="media/image110.gif"/><Relationship Id="rId134" Type="http://schemas.openxmlformats.org/officeDocument/2006/relationships/image" Target="media/image122.png"/><Relationship Id="rId139" Type="http://schemas.openxmlformats.org/officeDocument/2006/relationships/image" Target="media/image127.png"/><Relationship Id="rId80" Type="http://schemas.openxmlformats.org/officeDocument/2006/relationships/image" Target="media/image72.png"/><Relationship Id="rId85" Type="http://schemas.openxmlformats.org/officeDocument/2006/relationships/image" Target="media/image77.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image" Target="media/image113.png"/><Relationship Id="rId129" Type="http://schemas.openxmlformats.org/officeDocument/2006/relationships/image" Target="media/image117.png"/><Relationship Id="rId54" Type="http://schemas.openxmlformats.org/officeDocument/2006/relationships/image" Target="media/image47.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3.png"/><Relationship Id="rId96" Type="http://schemas.openxmlformats.org/officeDocument/2006/relationships/image" Target="media/image88.png"/><Relationship Id="rId140" Type="http://schemas.openxmlformats.org/officeDocument/2006/relationships/image" Target="media/image128.png"/><Relationship Id="rId145" Type="http://schemas.openxmlformats.org/officeDocument/2006/relationships/image" Target="media/image133.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6.png"/><Relationship Id="rId44" Type="http://schemas.openxmlformats.org/officeDocument/2006/relationships/image" Target="media/image37.png"/><Relationship Id="rId60" Type="http://schemas.openxmlformats.org/officeDocument/2006/relationships/image" Target="media/image53.jpeg"/><Relationship Id="rId65" Type="http://schemas.openxmlformats.org/officeDocument/2006/relationships/hyperlink" Target="http://www.bing.com/images/search?q=icone+application+acrobat+reader&amp;view=detailv2&amp;&amp;id=50F7B5826A66840A94187EE6B644E0B8E5BE38B9&amp;selectedIndex=4&amp;ccid=ztmUzorl&amp;simid=607994231284827082&amp;thid=OIP.Mced994ce8ae5bc9767aafb52deb405cfo0" TargetMode="External"/><Relationship Id="rId81" Type="http://schemas.openxmlformats.org/officeDocument/2006/relationships/image" Target="media/image73.jpeg"/><Relationship Id="rId86" Type="http://schemas.openxmlformats.org/officeDocument/2006/relationships/image" Target="media/image78.png"/><Relationship Id="rId130" Type="http://schemas.openxmlformats.org/officeDocument/2006/relationships/image" Target="media/image118.png"/><Relationship Id="rId135" Type="http://schemas.openxmlformats.org/officeDocument/2006/relationships/image" Target="media/image123.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1.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5" Type="http://schemas.openxmlformats.org/officeDocument/2006/relationships/image" Target="media/image114.png"/><Relationship Id="rId141" Type="http://schemas.openxmlformats.org/officeDocument/2006/relationships/image" Target="media/image129.png"/><Relationship Id="rId146" Type="http://schemas.openxmlformats.org/officeDocument/2006/relationships/image" Target="media/image134.png"/><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8.jpe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19.png"/><Relationship Id="rId136" Type="http://schemas.openxmlformats.org/officeDocument/2006/relationships/image" Target="media/image124.png"/><Relationship Id="rId61" Type="http://schemas.openxmlformats.org/officeDocument/2006/relationships/image" Target="media/image54.jpeg"/><Relationship Id="rId82" Type="http://schemas.openxmlformats.org/officeDocument/2006/relationships/image" Target="media/image74.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5.png"/><Relationship Id="rId147"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gif"/><Relationship Id="rId142" Type="http://schemas.openxmlformats.org/officeDocument/2006/relationships/image" Target="media/image130.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59.png"/><Relationship Id="rId116" Type="http://schemas.openxmlformats.org/officeDocument/2006/relationships/image" Target="media/image108.png"/><Relationship Id="rId137" Type="http://schemas.openxmlformats.org/officeDocument/2006/relationships/image" Target="media/image125.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jpe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image" Target="media/image120.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8.png"/><Relationship Id="rId127" Type="http://schemas.openxmlformats.org/officeDocument/2006/relationships/footer" Target="footer1.xml"/><Relationship Id="rId10" Type="http://schemas.openxmlformats.org/officeDocument/2006/relationships/image" Target="media/image3.jpe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1.png"/><Relationship Id="rId143" Type="http://schemas.openxmlformats.org/officeDocument/2006/relationships/image" Target="media/image131.png"/><Relationship Id="rId14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9.png"/><Relationship Id="rId47" Type="http://schemas.openxmlformats.org/officeDocument/2006/relationships/image" Target="media/image40.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1.png"/><Relationship Id="rId16" Type="http://schemas.openxmlformats.org/officeDocument/2006/relationships/image" Target="media/image9.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2.png"/><Relationship Id="rId144" Type="http://schemas.openxmlformats.org/officeDocument/2006/relationships/image" Target="media/image13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avid\AppData\Roaming\Microsoft\Templates\MesCours.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Mic16</b:Tag>
    <b:SourceType>InternetSite</b:SourceType>
    <b:Guid>{E5C6C039-EBBC-4802-B2C5-13AB3D161D75}</b:Guid>
    <b:Title>Bureau (vue d’ensemble)</b:Title>
    <b:Year>2016</b:Year>
    <b:Author>
      <b:Author>
        <b:Corporate>Microsoft</b:Corporate>
      </b:Author>
    </b:Author>
    <b:InternetSiteTitle>Microsoft</b:InternetSiteTitle>
    <b:Month>2</b:Month>
    <b:Day>28</b:Day>
    <b:URL>http://windows.microsoft.com/fr-fr/windows/desktop-overview#1TC=windows-7</b:URL>
    <b:RefOrder>1</b:RefOrder>
  </b:Source>
</b:Sources>
</file>

<file path=customXml/itemProps1.xml><?xml version="1.0" encoding="utf-8"?>
<ds:datastoreItem xmlns:ds="http://schemas.openxmlformats.org/officeDocument/2006/customXml" ds:itemID="{BDAA5BC9-E297-418D-AC89-3E263C08C7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MesCours.dotx</Template>
  <TotalTime>31</TotalTime>
  <Pages>40</Pages>
  <Words>5894</Words>
  <Characters>32420</Characters>
  <Application>Microsoft Office Word</Application>
  <DocSecurity>0</DocSecurity>
  <Lines>270</Lines>
  <Paragraphs>76</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38238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David BILLAUD</dc:creator>
  <cp:lastModifiedBy>David BILLAUD</cp:lastModifiedBy>
  <cp:revision>28</cp:revision>
  <cp:lastPrinted>2016-02-03T15:08:00Z</cp:lastPrinted>
  <dcterms:created xsi:type="dcterms:W3CDTF">2021-10-27T04:34:00Z</dcterms:created>
  <dcterms:modified xsi:type="dcterms:W3CDTF">2021-10-27T05:09:00Z</dcterms:modified>
</cp:coreProperties>
</file>